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625E8E" w14:textId="77777777" w:rsidR="004754AE" w:rsidRDefault="004754AE" w:rsidP="004754AE"/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4754AE" w:rsidRPr="00C61E55" w14:paraId="7D0D3C73" w14:textId="77777777" w:rsidTr="00FB2923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58D2281B" w14:textId="77777777" w:rsidR="004754AE" w:rsidRPr="000E0C52" w:rsidRDefault="004754AE" w:rsidP="00FB2923">
            <w:r>
              <w:rPr>
                <w:noProof/>
              </w:rPr>
              <w:drawing>
                <wp:inline distT="0" distB="0" distL="0" distR="0" wp14:anchorId="2078829D" wp14:editId="4A3787B1">
                  <wp:extent cx="962025" cy="276225"/>
                  <wp:effectExtent l="19050" t="0" r="9525" b="0"/>
                  <wp:docPr id="1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11596855" w14:textId="77777777" w:rsidR="004754AE" w:rsidRPr="004754AE" w:rsidRDefault="004754AE" w:rsidP="00FB2923">
            <w:pPr>
              <w:pStyle w:val="ZhlavNadpis1dek"/>
            </w:pPr>
            <w:r w:rsidRPr="004754AE">
              <w:t>Podmínky pro revizní činnost na elektrickém zařízení distribučních sítí – výchozí revize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2E04428C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7479BB24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0DD0">
              <w:rPr>
                <w:noProof/>
                <w:sz w:val="20"/>
                <w:szCs w:val="20"/>
              </w:rPr>
              <w:t>10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4754AE" w:rsidRPr="00C61E55" w14:paraId="06B450E1" w14:textId="77777777" w:rsidTr="00FB2923">
        <w:trPr>
          <w:trHeight w:val="283"/>
        </w:trPr>
        <w:tc>
          <w:tcPr>
            <w:tcW w:w="1814" w:type="dxa"/>
            <w:vMerge/>
          </w:tcPr>
          <w:p w14:paraId="7FD50906" w14:textId="77777777" w:rsidR="004754AE" w:rsidRPr="00C61E55" w:rsidRDefault="004754AE" w:rsidP="00FB2923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2AC8381F" w14:textId="77777777" w:rsidR="004754AE" w:rsidRPr="00C61E55" w:rsidRDefault="004754AE" w:rsidP="00FB2923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5E1DCA5D" w14:textId="77777777" w:rsidR="004754AE" w:rsidRPr="001722A9" w:rsidRDefault="004754AE" w:rsidP="00FB2923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37E9281A" w14:textId="77777777" w:rsidR="004754AE" w:rsidRPr="00AF7E8C" w:rsidRDefault="00630DD0" w:rsidP="00FB2923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01.</w:t>
            </w:r>
            <w:r w:rsidR="004754AE" w:rsidRPr="00AF7E8C">
              <w:rPr>
                <w:szCs w:val="20"/>
              </w:rPr>
              <w:t xml:space="preserve"> </w:t>
            </w:r>
            <w:r>
              <w:rPr>
                <w:szCs w:val="20"/>
              </w:rPr>
              <w:t>10</w:t>
            </w:r>
            <w:r w:rsidR="004754AE" w:rsidRPr="00AF7E8C">
              <w:rPr>
                <w:szCs w:val="20"/>
              </w:rPr>
              <w:t>.</w:t>
            </w:r>
            <w:r>
              <w:rPr>
                <w:szCs w:val="20"/>
              </w:rPr>
              <w:t>2019</w:t>
            </w:r>
          </w:p>
        </w:tc>
      </w:tr>
      <w:tr w:rsidR="004754AE" w:rsidRPr="00C61E55" w14:paraId="265B039D" w14:textId="77777777" w:rsidTr="00FB2923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4E8F7CA3" w14:textId="77777777" w:rsidR="004754AE" w:rsidRDefault="004754AE" w:rsidP="00FB2923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71AD5C31" w14:textId="77777777" w:rsidR="004754AE" w:rsidRPr="0040585A" w:rsidRDefault="004754AE" w:rsidP="00FB2923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22B6C1FB" w14:textId="77777777" w:rsidR="004754AE" w:rsidRPr="00F73419" w:rsidRDefault="004754AE" w:rsidP="00FB2923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583C8F87" w14:textId="77777777" w:rsidR="004754AE" w:rsidRPr="00AF7E8C" w:rsidRDefault="00630DD0" w:rsidP="00FB2923">
            <w:pPr>
              <w:pStyle w:val="Zhlavdatuminnost"/>
            </w:pPr>
            <w:r>
              <w:t>01</w:t>
            </w:r>
            <w:r w:rsidR="004754AE" w:rsidRPr="00AF7E8C">
              <w:t xml:space="preserve">. </w:t>
            </w:r>
            <w:r>
              <w:t>11</w:t>
            </w:r>
            <w:r w:rsidR="004754AE" w:rsidRPr="00AF7E8C">
              <w:t>.</w:t>
            </w:r>
            <w:r>
              <w:t>2019</w:t>
            </w:r>
          </w:p>
        </w:tc>
      </w:tr>
      <w:tr w:rsidR="004754AE" w:rsidRPr="00C61E55" w14:paraId="58435390" w14:textId="77777777" w:rsidTr="00FB2923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0CA66226" w14:textId="77777777" w:rsidR="004754AE" w:rsidRPr="00A44570" w:rsidRDefault="004754AE" w:rsidP="00FB2923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6610038D" w14:textId="77777777" w:rsidR="004754AE" w:rsidRPr="004754AE" w:rsidRDefault="004754AE" w:rsidP="00FB2923">
            <w:pPr>
              <w:pStyle w:val="ZhlavNadpis2dek"/>
            </w:pPr>
            <w:r w:rsidRPr="004754AE">
              <w:t>ECD-PP-340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0F651776" w14:textId="77777777" w:rsidR="004754AE" w:rsidRPr="00CA427F" w:rsidRDefault="004754AE" w:rsidP="00FB2923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3441B82D" w14:textId="77777777" w:rsidR="004754AE" w:rsidRPr="00CA427F" w:rsidRDefault="004754AE" w:rsidP="00FB2923">
            <w:pPr>
              <w:pStyle w:val="Zhlavrevize"/>
            </w:pPr>
            <w:r>
              <w:t>0</w:t>
            </w:r>
          </w:p>
        </w:tc>
      </w:tr>
    </w:tbl>
    <w:p w14:paraId="29E9A483" w14:textId="77777777" w:rsidR="004754AE" w:rsidRDefault="004754AE" w:rsidP="004754AE"/>
    <w:p w14:paraId="03591055" w14:textId="77777777" w:rsidR="004754AE" w:rsidRPr="005D4495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4754AE" w:rsidRPr="00651317" w14:paraId="0B84D6EF" w14:textId="77777777" w:rsidTr="00FB2923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0AD43F16" w14:textId="77777777" w:rsidR="004754AE" w:rsidRPr="004754AE" w:rsidRDefault="004754AE" w:rsidP="00FB2923">
            <w:pPr>
              <w:spacing w:before="240" w:after="240"/>
              <w:jc w:val="center"/>
              <w:rPr>
                <w:b/>
                <w:bCs/>
              </w:rPr>
            </w:pPr>
            <w:r w:rsidRPr="004754AE">
              <w:rPr>
                <w:b/>
                <w:bCs/>
              </w:rPr>
              <w:t xml:space="preserve">Prováděcí pokyn PP-340 společnosti E.ON </w:t>
            </w:r>
            <w:r w:rsidRPr="004754AE">
              <w:rPr>
                <w:b/>
              </w:rPr>
              <w:t>Distribuce, a.s.</w:t>
            </w:r>
          </w:p>
        </w:tc>
      </w:tr>
      <w:tr w:rsidR="004754AE" w:rsidRPr="00651317" w14:paraId="2E627481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02363B30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758941ED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2DB328B9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4D2E02EB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7932D6AC" w14:textId="77777777" w:rsidR="004754AE" w:rsidRPr="000E0C52" w:rsidRDefault="004754AE" w:rsidP="00FB2923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4754AE" w:rsidRPr="00E066BD" w14:paraId="5D951F0D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121C419F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610E328C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78B61121" w14:textId="77777777" w:rsidR="004754AE" w:rsidRPr="000E0C52" w:rsidRDefault="004754AE" w:rsidP="00FB2923">
            <w:pPr>
              <w:jc w:val="center"/>
            </w:pPr>
            <w:r>
              <w:t>Standardizace</w:t>
            </w:r>
          </w:p>
        </w:tc>
        <w:tc>
          <w:tcPr>
            <w:tcW w:w="2268" w:type="dxa"/>
            <w:vAlign w:val="center"/>
          </w:tcPr>
          <w:p w14:paraId="7BBC0AE2" w14:textId="77777777" w:rsidR="004754AE" w:rsidRPr="000E0C52" w:rsidRDefault="004754AE" w:rsidP="006255D0">
            <w:pPr>
              <w:jc w:val="center"/>
            </w:pPr>
            <w:r>
              <w:t>V</w:t>
            </w:r>
            <w:r w:rsidR="00630DD0">
              <w:t>olek</w:t>
            </w:r>
            <w:r>
              <w:t xml:space="preserve"> Jan</w:t>
            </w:r>
          </w:p>
        </w:tc>
        <w:tc>
          <w:tcPr>
            <w:tcW w:w="1986" w:type="dxa"/>
            <w:vAlign w:val="center"/>
          </w:tcPr>
          <w:p w14:paraId="77FA6F84" w14:textId="77777777" w:rsidR="004754AE" w:rsidRPr="000E0C52" w:rsidRDefault="004754AE" w:rsidP="00FB2923"/>
        </w:tc>
      </w:tr>
      <w:tr w:rsidR="004754AE" w:rsidRPr="00E066BD" w14:paraId="39D89118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3CD5188E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561BC977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030CB7D2" w14:textId="77777777" w:rsidR="004754AE" w:rsidRPr="000E0C52" w:rsidRDefault="004754AE" w:rsidP="00FB2923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14:paraId="19F4A1BF" w14:textId="77777777" w:rsidR="004754AE" w:rsidRPr="000E0C52" w:rsidRDefault="004754AE" w:rsidP="006255D0">
            <w:pPr>
              <w:jc w:val="center"/>
            </w:pPr>
            <w:r>
              <w:t>K</w:t>
            </w:r>
            <w:r w:rsidR="00630DD0">
              <w:t>ouba</w:t>
            </w:r>
            <w:r>
              <w:t xml:space="preserve"> Daniel</w:t>
            </w:r>
          </w:p>
        </w:tc>
        <w:tc>
          <w:tcPr>
            <w:tcW w:w="1986" w:type="dxa"/>
          </w:tcPr>
          <w:p w14:paraId="58EDE78A" w14:textId="77777777" w:rsidR="004754AE" w:rsidRPr="000E0C52" w:rsidRDefault="004754AE" w:rsidP="00FB2923"/>
        </w:tc>
      </w:tr>
    </w:tbl>
    <w:p w14:paraId="44431824" w14:textId="77777777" w:rsidR="004754AE" w:rsidRDefault="004754AE" w:rsidP="004754AE"/>
    <w:p w14:paraId="5D01EF6C" w14:textId="77777777" w:rsidR="004754AE" w:rsidRPr="00692504" w:rsidRDefault="004754AE" w:rsidP="004754AE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4754AE" w:rsidRPr="00692504" w14:paraId="51A1E59E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2E4AF3FA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 xml:space="preserve">(ISO 14001 / </w:t>
            </w:r>
            <w:r w:rsidRPr="00250EB2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vAlign w:val="center"/>
          </w:tcPr>
          <w:p w14:paraId="0C7E8D53" w14:textId="77777777" w:rsidR="004754AE" w:rsidRPr="00692504" w:rsidRDefault="00A95140" w:rsidP="00A95140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14:paraId="6E0051E9" w14:textId="77777777" w:rsidR="004754AE" w:rsidRPr="00692504" w:rsidRDefault="00A95140" w:rsidP="00A95140">
            <w:pPr>
              <w:jc w:val="center"/>
            </w:pPr>
            <w:r w:rsidRPr="00A95140">
              <w:t>Procesní řízení a organizace</w:t>
            </w:r>
          </w:p>
        </w:tc>
        <w:tc>
          <w:tcPr>
            <w:tcW w:w="2268" w:type="dxa"/>
            <w:vAlign w:val="center"/>
          </w:tcPr>
          <w:p w14:paraId="1D5350A8" w14:textId="77777777" w:rsidR="004754AE" w:rsidRPr="00692504" w:rsidRDefault="00A95140" w:rsidP="00A95140">
            <w:pPr>
              <w:jc w:val="center"/>
            </w:pPr>
            <w:r>
              <w:t>Bilko Radek</w:t>
            </w:r>
          </w:p>
        </w:tc>
        <w:tc>
          <w:tcPr>
            <w:tcW w:w="1984" w:type="dxa"/>
            <w:vAlign w:val="center"/>
          </w:tcPr>
          <w:p w14:paraId="2049FDFF" w14:textId="77777777" w:rsidR="004754AE" w:rsidRPr="00692504" w:rsidRDefault="004754AE" w:rsidP="00A95140">
            <w:pPr>
              <w:jc w:val="center"/>
            </w:pPr>
          </w:p>
        </w:tc>
      </w:tr>
      <w:tr w:rsidR="004754AE" w:rsidRPr="00692504" w14:paraId="2B3E9C4E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4AF2D143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vAlign w:val="center"/>
          </w:tcPr>
          <w:p w14:paraId="6052E2A3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66CD653F" w14:textId="77777777" w:rsidR="004754AE" w:rsidRPr="00692504" w:rsidRDefault="004754AE" w:rsidP="00FB2923"/>
        </w:tc>
        <w:tc>
          <w:tcPr>
            <w:tcW w:w="2268" w:type="dxa"/>
            <w:vAlign w:val="center"/>
          </w:tcPr>
          <w:p w14:paraId="70B22083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7C9640BD" w14:textId="77777777" w:rsidR="004754AE" w:rsidRPr="00692504" w:rsidRDefault="004754AE" w:rsidP="00FB2923"/>
        </w:tc>
      </w:tr>
    </w:tbl>
    <w:p w14:paraId="1BFF29BD" w14:textId="77777777" w:rsidR="004754AE" w:rsidRPr="00692504" w:rsidRDefault="004754AE" w:rsidP="004754AE"/>
    <w:p w14:paraId="26F1037D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4754AE" w:rsidRPr="00E066BD" w14:paraId="75B048FF" w14:textId="77777777" w:rsidTr="00FB2923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071FA55C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641770D1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724FFD2E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01B0C633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626E72A3" w14:textId="77777777" w:rsidTr="00FB2923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06ED60DE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5BA9E35D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1F8441E6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Standardizace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2FE0E999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</w:t>
            </w:r>
            <w:r w:rsidR="00630DD0">
              <w:rPr>
                <w:color w:val="000000"/>
              </w:rPr>
              <w:t>ynda</w:t>
            </w:r>
            <w:r>
              <w:rPr>
                <w:color w:val="000000"/>
              </w:rPr>
              <w:t xml:space="preserve"> Jaroslav</w:t>
            </w:r>
          </w:p>
        </w:tc>
      </w:tr>
    </w:tbl>
    <w:p w14:paraId="4230D22C" w14:textId="77777777" w:rsidR="004754AE" w:rsidRDefault="004754AE" w:rsidP="004754AE"/>
    <w:p w14:paraId="65FBBE98" w14:textId="77777777" w:rsidR="004754AE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4754AE" w:rsidRPr="00E066BD" w14:paraId="2BC5563A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05CBBA8B" w14:textId="77777777" w:rsidR="004754AE" w:rsidRPr="000E0C52" w:rsidRDefault="004754AE" w:rsidP="00FB2923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73C01A7E" w14:textId="77777777" w:rsidR="004754AE" w:rsidRPr="000E0C52" w:rsidRDefault="004754AE" w:rsidP="00FB2923">
            <w:pPr>
              <w:rPr>
                <w:color w:val="000000"/>
              </w:rPr>
            </w:pPr>
          </w:p>
        </w:tc>
      </w:tr>
      <w:tr w:rsidR="004754AE" w:rsidRPr="00E066BD" w14:paraId="5D3EFA03" w14:textId="77777777" w:rsidTr="00FB2923">
        <w:trPr>
          <w:cantSplit/>
          <w:trHeight w:val="420"/>
        </w:trPr>
        <w:tc>
          <w:tcPr>
            <w:tcW w:w="2836" w:type="dxa"/>
            <w:vAlign w:val="center"/>
          </w:tcPr>
          <w:p w14:paraId="4C89ABB0" w14:textId="77777777" w:rsidR="004754AE" w:rsidRDefault="004754AE" w:rsidP="00FB2923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588C56C1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1AE8FF76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779D0112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743A1C67" w14:textId="77777777" w:rsidTr="00FB2923">
        <w:trPr>
          <w:cantSplit/>
          <w:trHeight w:val="495"/>
        </w:trPr>
        <w:tc>
          <w:tcPr>
            <w:tcW w:w="2836" w:type="dxa"/>
          </w:tcPr>
          <w:p w14:paraId="540A2346" w14:textId="77777777" w:rsidR="004754AE" w:rsidRPr="00721DFC" w:rsidRDefault="004754AE" w:rsidP="00FB2923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23F81AA2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00228967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47FDF202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  <w:tr w:rsidR="004754AE" w:rsidRPr="00E066BD" w14:paraId="44DB0333" w14:textId="77777777" w:rsidTr="00FB2923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7460964C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3872DD9E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29ACC18E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638A1F2E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</w:tbl>
    <w:p w14:paraId="21168D0D" w14:textId="77777777" w:rsidR="004754AE" w:rsidRDefault="004754AE" w:rsidP="004754AE"/>
    <w:p w14:paraId="792DF72C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E066BD" w14:paraId="04E5704D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3704FD0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6B2D014" w14:textId="77777777" w:rsidR="004754AE" w:rsidRPr="000E0C52" w:rsidRDefault="00EA2669" w:rsidP="00FB2923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7111F610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310221" w14:paraId="55BB9AE9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919B793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A474AB" w14:textId="77777777" w:rsidR="004754AE" w:rsidRDefault="00410351" w:rsidP="00FB2923">
            <w:proofErr w:type="spellStart"/>
            <w:r w:rsidRPr="00410351">
              <w:t>DI_P_Provoz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="00630DD0" w:rsidRPr="00410351">
              <w:t>DI_P_</w:t>
            </w:r>
            <w:r w:rsidR="00630DD0">
              <w:t>Provoz</w:t>
            </w:r>
            <w:proofErr w:type="spellEnd"/>
            <w:r w:rsidR="00630DD0" w:rsidRPr="00410351">
              <w:t xml:space="preserve"> sítě VVN</w:t>
            </w:r>
          </w:p>
          <w:p w14:paraId="221C9E0A" w14:textId="77777777" w:rsidR="0015069A" w:rsidRDefault="00410351" w:rsidP="00FB2923">
            <w:proofErr w:type="spellStart"/>
            <w:r w:rsidRPr="00410351">
              <w:t>DI_P_Správa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Pr="00410351">
              <w:t>DI_P_Správa</w:t>
            </w:r>
            <w:proofErr w:type="spellEnd"/>
            <w:r w:rsidRPr="00410351">
              <w:t xml:space="preserve"> sítě VVN</w:t>
            </w:r>
            <w:r w:rsidR="00003B78">
              <w:t xml:space="preserve">, </w:t>
            </w:r>
          </w:p>
          <w:p w14:paraId="3EE797E9" w14:textId="77777777" w:rsidR="00410351" w:rsidRPr="00310221" w:rsidRDefault="00003B78" w:rsidP="00FB2923">
            <w:proofErr w:type="spellStart"/>
            <w:r w:rsidRPr="00003B78">
              <w:t>DI_P_Síťový</w:t>
            </w:r>
            <w:proofErr w:type="spellEnd"/>
            <w:r w:rsidRPr="00003B78">
              <w:t xml:space="preserve"> management</w:t>
            </w:r>
          </w:p>
        </w:tc>
      </w:tr>
    </w:tbl>
    <w:p w14:paraId="1932D19C" w14:textId="77777777" w:rsidR="004754AE" w:rsidRDefault="004754AE" w:rsidP="004754AE"/>
    <w:p w14:paraId="4DA015E7" w14:textId="77777777" w:rsidR="004754AE" w:rsidRDefault="004754AE">
      <w:pPr>
        <w:rPr>
          <w:color w:val="0D0D0D" w:themeColor="text1" w:themeTint="F2"/>
        </w:rPr>
      </w:pPr>
      <w:r>
        <w:rPr>
          <w:color w:val="0D0D0D" w:themeColor="text1" w:themeTint="F2"/>
        </w:rPr>
        <w:br w:type="page"/>
      </w:r>
    </w:p>
    <w:p w14:paraId="11751CA8" w14:textId="77777777" w:rsidR="0000424C" w:rsidRPr="009F47CD" w:rsidRDefault="0000424C" w:rsidP="00BC20CC">
      <w:pPr>
        <w:pStyle w:val="Kapitola"/>
        <w:jc w:val="both"/>
        <w:rPr>
          <w:color w:val="0D0D0D" w:themeColor="text1" w:themeTint="F2"/>
        </w:rPr>
      </w:pPr>
      <w:bookmarkStart w:id="0" w:name="_Toc311630683"/>
      <w:bookmarkStart w:id="1" w:name="_Toc311630583"/>
      <w:bookmarkStart w:id="2" w:name="_Toc304786212"/>
      <w:bookmarkStart w:id="3" w:name="_Toc20476745"/>
      <w:r w:rsidRPr="009F47CD">
        <w:rPr>
          <w:color w:val="0D0D0D" w:themeColor="text1" w:themeTint="F2"/>
        </w:rPr>
        <w:lastRenderedPageBreak/>
        <w:t>Změnový list</w:t>
      </w:r>
      <w:bookmarkEnd w:id="0"/>
      <w:bookmarkEnd w:id="1"/>
      <w:bookmarkEnd w:id="2"/>
      <w:bookmarkEnd w:id="3"/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7671"/>
      </w:tblGrid>
      <w:tr w:rsidR="0000424C" w:rsidRPr="009F47CD" w14:paraId="543491EF" w14:textId="77777777" w:rsidTr="004F0B18">
        <w:trPr>
          <w:tblHeader/>
        </w:trPr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54D9156C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Označení části textu*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2717B983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Popis změny</w:t>
            </w:r>
          </w:p>
        </w:tc>
      </w:tr>
      <w:tr w:rsidR="0000424C" w:rsidRPr="009F47CD" w14:paraId="79611B5F" w14:textId="77777777" w:rsidTr="004F0B18"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FCF5244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Celý dokument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F93EFBE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4E70A7">
              <w:rPr>
                <w:color w:val="0D0D0D" w:themeColor="text1" w:themeTint="F2"/>
              </w:rPr>
              <w:t>Převedení původního dokumentu ECZR-PP-DS-117 z IŘD ECZR SDS do IŘD ECD (v souvislosti s přechodem ECZR SDS do ECD k 1.1.2019). Aktualizace dle aktuální organizační struktury.</w:t>
            </w:r>
          </w:p>
        </w:tc>
      </w:tr>
      <w:tr w:rsidR="0000424C" w:rsidRPr="009F47CD" w14:paraId="5E18844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3F311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E7087DA" w14:textId="77777777" w:rsidR="0000424C" w:rsidRPr="009F47CD" w:rsidRDefault="0000424C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00424C" w:rsidRPr="009F47CD" w14:paraId="7ACCE3F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972F3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BFC581B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5639509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1701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C46E12D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7D3A492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68BFF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4C5A43C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5AA7504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5D960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141214D" w14:textId="77777777" w:rsidR="0000424C" w:rsidRPr="009F47CD" w:rsidRDefault="0000424C" w:rsidP="00893C82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11A362D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BE99D0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E1FB65A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4FFA9A6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141BF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81933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7384952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30676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B1BC5EA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9E5145" w:rsidRPr="009F47CD" w14:paraId="216B5D2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B99DE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52AAE3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2C8D3EE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E0CEA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16576DA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02C46D3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3A047" w14:textId="77777777" w:rsidR="00A00AB6" w:rsidRPr="009F47CD" w:rsidRDefault="00A00AB6" w:rsidP="006A7F17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318A025" w14:textId="77777777" w:rsidR="00A00AB6" w:rsidRPr="009F47CD" w:rsidRDefault="00A00AB6" w:rsidP="00186243">
            <w:pPr>
              <w:spacing w:before="20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3CB9BE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9F365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AF4938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6766F" w:rsidRPr="009F47CD" w14:paraId="5B35C8F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98154" w14:textId="77777777" w:rsidR="0006766F" w:rsidRPr="009F47CD" w:rsidRDefault="0006766F" w:rsidP="004C1174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4535021" w14:textId="77777777" w:rsidR="0006766F" w:rsidRPr="00587EEF" w:rsidRDefault="0006766F" w:rsidP="004C1174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129533A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96AC64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0456DE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5368990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0EB11C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5164BD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52C48CA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EC374A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B5E7BE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4199A12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955024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D44C07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97F434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DC826E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289BF5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7C6CB7F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243E0B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111A17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7F1DF27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1DA2EC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A40B2F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1DCE7DF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AEB7F1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776A61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440E05E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15C292B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484571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58042B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905C5C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D82944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3CFB7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148C19C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DC6DDE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ED9630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B8784F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90563F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108103E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4B820D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6D18FA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CA7502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07FE05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4CECD5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52833B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9B9C23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65C11E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6156C65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255016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2235A9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6D4E361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903EAF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65B07F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516A929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C7E37F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1360BA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E76EDC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0865AD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D569AA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571CB67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38BCD3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54BC6F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80CEC4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038FD62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018875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</w:tbl>
    <w:p w14:paraId="72D100D5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</w:p>
    <w:p w14:paraId="5719EF8D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  <w:r w:rsidRPr="009F47CD">
        <w:rPr>
          <w:i/>
          <w:iCs/>
          <w:color w:val="0D0D0D" w:themeColor="text1" w:themeTint="F2"/>
          <w:sz w:val="16"/>
          <w:szCs w:val="16"/>
        </w:rPr>
        <w:t xml:space="preserve">* příp. odkaz na kapitolu, </w:t>
      </w:r>
      <w:proofErr w:type="gramStart"/>
      <w:r w:rsidRPr="009F47CD">
        <w:rPr>
          <w:i/>
          <w:iCs/>
          <w:color w:val="0D0D0D" w:themeColor="text1" w:themeTint="F2"/>
          <w:sz w:val="16"/>
          <w:szCs w:val="16"/>
        </w:rPr>
        <w:t>odstavec,  …</w:t>
      </w:r>
      <w:proofErr w:type="gramEnd"/>
      <w:r w:rsidRPr="009F47CD">
        <w:rPr>
          <w:i/>
          <w:iCs/>
          <w:color w:val="0D0D0D" w:themeColor="text1" w:themeTint="F2"/>
          <w:sz w:val="16"/>
          <w:szCs w:val="16"/>
        </w:rPr>
        <w:t xml:space="preserve"> </w:t>
      </w:r>
    </w:p>
    <w:p w14:paraId="1907DDF3" w14:textId="77777777" w:rsidR="00A971FE" w:rsidRPr="009F47CD" w:rsidRDefault="00A971FE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br w:type="page"/>
      </w:r>
    </w:p>
    <w:p w14:paraId="5DDA7211" w14:textId="77777777" w:rsidR="008C6500" w:rsidRDefault="0000424C" w:rsidP="00AC70D0">
      <w:pPr>
        <w:pStyle w:val="Kapitola"/>
        <w:spacing w:line="360" w:lineRule="auto"/>
        <w:jc w:val="both"/>
        <w:rPr>
          <w:noProof/>
        </w:rPr>
      </w:pPr>
      <w:bookmarkStart w:id="4" w:name="_Toc20476746"/>
      <w:r w:rsidRPr="009F47CD">
        <w:rPr>
          <w:color w:val="0D0D0D" w:themeColor="text1" w:themeTint="F2"/>
        </w:rPr>
        <w:lastRenderedPageBreak/>
        <w:t>Obsah</w:t>
      </w:r>
      <w:bookmarkEnd w:id="4"/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begin"/>
      </w:r>
      <w:r w:rsidRPr="00186243">
        <w:rPr>
          <w:rFonts w:cs="Times New Roman"/>
          <w:color w:val="0D0D0D" w:themeColor="text1" w:themeTint="F2"/>
          <w:sz w:val="20"/>
          <w:szCs w:val="20"/>
        </w:rPr>
        <w:instrText xml:space="preserve"> TOC \o "1-3" \h \z \u </w:instrText>
      </w:r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separate"/>
      </w:r>
    </w:p>
    <w:p w14:paraId="2056D842" w14:textId="77777777" w:rsidR="008C6500" w:rsidRDefault="003E002E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5" w:history="1">
        <w:r w:rsidR="008C6500" w:rsidRPr="007C2440">
          <w:rPr>
            <w:rStyle w:val="Hypertextovodkaz"/>
            <w:noProof/>
          </w:rPr>
          <w:t>Změnový list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2</w:t>
        </w:r>
        <w:r w:rsidR="008C6500">
          <w:rPr>
            <w:noProof/>
            <w:webHidden/>
          </w:rPr>
          <w:fldChar w:fldCharType="end"/>
        </w:r>
      </w:hyperlink>
    </w:p>
    <w:p w14:paraId="3EB32CE6" w14:textId="77777777" w:rsidR="008C6500" w:rsidRDefault="003E002E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6" w:history="1">
        <w:r w:rsidR="008C6500" w:rsidRPr="007C2440">
          <w:rPr>
            <w:rStyle w:val="Hypertextovodkaz"/>
            <w:noProof/>
          </w:rPr>
          <w:t>Obsah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3</w:t>
        </w:r>
        <w:r w:rsidR="008C6500">
          <w:rPr>
            <w:noProof/>
            <w:webHidden/>
          </w:rPr>
          <w:fldChar w:fldCharType="end"/>
        </w:r>
      </w:hyperlink>
    </w:p>
    <w:p w14:paraId="7ACE53FC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7" w:history="1">
        <w:r w:rsidR="008C6500" w:rsidRPr="007C2440">
          <w:rPr>
            <w:rStyle w:val="Hypertextovodkaz"/>
            <w:noProof/>
          </w:rPr>
          <w:t>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Účel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5878E1FB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8" w:history="1">
        <w:r w:rsidR="008C6500" w:rsidRPr="007C2440">
          <w:rPr>
            <w:rStyle w:val="Hypertextovodkaz"/>
            <w:noProof/>
          </w:rPr>
          <w:t>1.1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Zdůvodnění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08248B4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9" w:history="1">
        <w:r w:rsidR="008C6500" w:rsidRPr="007C2440">
          <w:rPr>
            <w:rStyle w:val="Hypertextovodkaz"/>
            <w:noProof/>
          </w:rPr>
          <w:t>1.2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Cíl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112BF829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0" w:history="1">
        <w:r w:rsidR="008C6500" w:rsidRPr="007C2440">
          <w:rPr>
            <w:rStyle w:val="Hypertextovodkaz"/>
            <w:noProof/>
          </w:rPr>
          <w:t>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Oblast odpovědnosti a působnosti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5EDBFD68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1" w:history="1">
        <w:r w:rsidR="008C6500" w:rsidRPr="007C2440">
          <w:rPr>
            <w:rStyle w:val="Hypertextovodkaz"/>
            <w:noProof/>
          </w:rPr>
          <w:t>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Pojmy - definice a zkratky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89567AE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2" w:history="1">
        <w:r w:rsidR="008C6500" w:rsidRPr="007C2440">
          <w:rPr>
            <w:rStyle w:val="Hypertextovodkaz"/>
            <w:noProof/>
          </w:rPr>
          <w:t>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Popis činností a pravidel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_Toc20476752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56B76370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3" w:history="1">
        <w:r w:rsidR="008C6500" w:rsidRPr="007C2440">
          <w:rPr>
            <w:rStyle w:val="Hypertextovodkaz"/>
            <w:noProof/>
          </w:rPr>
          <w:t>5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Související dokumentace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_Toc20476753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546EA8BC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4" w:history="1">
        <w:r w:rsidR="008C6500" w:rsidRPr="007C2440">
          <w:rPr>
            <w:rStyle w:val="Hypertextovodkaz"/>
            <w:noProof/>
          </w:rPr>
          <w:t>5.1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IŘD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_Toc20476754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344C2776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5" w:history="1">
        <w:r w:rsidR="008C6500" w:rsidRPr="007C2440">
          <w:rPr>
            <w:rStyle w:val="Hypertextovodkaz"/>
            <w:noProof/>
          </w:rPr>
          <w:t>5.2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Další dokumenty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6892BAAC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6" w:history="1">
        <w:r w:rsidR="008C6500" w:rsidRPr="007C2440">
          <w:rPr>
            <w:rStyle w:val="Hypertextovodkaz"/>
            <w:noProof/>
          </w:rPr>
          <w:t>6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Závěrečná a přechodná ustanovení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60104C66" w14:textId="77777777" w:rsidR="008C6500" w:rsidRDefault="003E002E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7" w:history="1">
        <w:r w:rsidR="008C6500" w:rsidRPr="007C2440">
          <w:rPr>
            <w:rStyle w:val="Hypertextovodkaz"/>
            <w:noProof/>
          </w:rPr>
          <w:t>P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Přílohy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6C4FBED1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8" w:history="1">
        <w:r w:rsidR="008C6500" w:rsidRPr="007C2440">
          <w:rPr>
            <w:rStyle w:val="Hypertextovodkaz"/>
            <w:noProof/>
          </w:rPr>
          <w:t>P1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Požadované dokumenty ke spolupráci ECD a RT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7</w:t>
        </w:r>
        <w:r w:rsidR="008C6500">
          <w:rPr>
            <w:noProof/>
            <w:webHidden/>
          </w:rPr>
          <w:fldChar w:fldCharType="end"/>
        </w:r>
      </w:hyperlink>
    </w:p>
    <w:p w14:paraId="4A5848FE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9" w:history="1">
        <w:r w:rsidR="008C6500" w:rsidRPr="007C2440">
          <w:rPr>
            <w:rStyle w:val="Hypertextovodkaz"/>
            <w:noProof/>
          </w:rPr>
          <w:t>P2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Pověření k revizím distribučního zařízení ECD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8</w:t>
        </w:r>
        <w:r w:rsidR="008C6500">
          <w:rPr>
            <w:noProof/>
            <w:webHidden/>
          </w:rPr>
          <w:fldChar w:fldCharType="end"/>
        </w:r>
      </w:hyperlink>
    </w:p>
    <w:p w14:paraId="37F515DC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0" w:history="1">
        <w:r w:rsidR="008C6500" w:rsidRPr="007C2440">
          <w:rPr>
            <w:rStyle w:val="Hypertextovodkaz"/>
            <w:noProof/>
          </w:rPr>
          <w:t>P3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Podmínky dodávky revizní činnosti na elektrickém zařízení distribučních sítí - výchozí revize pro E.ON Distribuce, a.s.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9</w:t>
        </w:r>
        <w:r w:rsidR="008C6500">
          <w:rPr>
            <w:noProof/>
            <w:webHidden/>
          </w:rPr>
          <w:fldChar w:fldCharType="end"/>
        </w:r>
      </w:hyperlink>
    </w:p>
    <w:p w14:paraId="50546DBD" w14:textId="77777777" w:rsidR="008C6500" w:rsidRDefault="003E002E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1" w:history="1">
        <w:r w:rsidR="008C6500" w:rsidRPr="007C2440">
          <w:rPr>
            <w:rStyle w:val="Hypertextovodkaz"/>
            <w:noProof/>
          </w:rPr>
          <w:t>P4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Seznam stanoveného zařízení po opravě k provedení výchozí revize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10</w:t>
        </w:r>
        <w:r w:rsidR="008C6500">
          <w:rPr>
            <w:noProof/>
            <w:webHidden/>
          </w:rPr>
          <w:fldChar w:fldCharType="end"/>
        </w:r>
      </w:hyperlink>
    </w:p>
    <w:p w14:paraId="5202DD2D" w14:textId="77777777" w:rsidR="0000424C" w:rsidRDefault="005B752D" w:rsidP="00AC70D0">
      <w:pPr>
        <w:pStyle w:val="Zkladntext"/>
        <w:spacing w:line="360" w:lineRule="auto"/>
        <w:jc w:val="both"/>
        <w:rPr>
          <w:rFonts w:cs="Times New Roman"/>
          <w:caps/>
          <w:color w:val="0D0D0D" w:themeColor="text1" w:themeTint="F2"/>
        </w:rPr>
      </w:pPr>
      <w:r w:rsidRPr="00186243">
        <w:rPr>
          <w:rFonts w:cs="Times New Roman"/>
          <w:caps/>
          <w:color w:val="0D0D0D" w:themeColor="text1" w:themeTint="F2"/>
        </w:rPr>
        <w:fldChar w:fldCharType="end"/>
      </w:r>
    </w:p>
    <w:p w14:paraId="52EBE84E" w14:textId="77777777" w:rsidR="00EA2669" w:rsidRPr="009F47CD" w:rsidRDefault="00EA2669" w:rsidP="00EA2669">
      <w:pPr>
        <w:pStyle w:val="Zkladntext"/>
        <w:pageBreakBefore/>
        <w:spacing w:line="360" w:lineRule="auto"/>
        <w:jc w:val="both"/>
        <w:rPr>
          <w:rFonts w:cs="Times New Roman"/>
          <w:caps/>
          <w:color w:val="0D0D0D" w:themeColor="text1" w:themeTint="F2"/>
          <w:szCs w:val="24"/>
        </w:rPr>
      </w:pPr>
    </w:p>
    <w:p w14:paraId="3F3BD3D3" w14:textId="77777777" w:rsidR="00414486" w:rsidRPr="009F47CD" w:rsidRDefault="0000424C" w:rsidP="00BC20CC">
      <w:pPr>
        <w:pStyle w:val="Nadpis1"/>
        <w:jc w:val="both"/>
        <w:rPr>
          <w:color w:val="0D0D0D" w:themeColor="text1" w:themeTint="F2"/>
        </w:rPr>
      </w:pPr>
      <w:r w:rsidRPr="009F47CD">
        <w:rPr>
          <w:rFonts w:cs="Times New Roman"/>
          <w:color w:val="0D0D0D" w:themeColor="text1" w:themeTint="F2"/>
          <w:sz w:val="20"/>
          <w:szCs w:val="24"/>
        </w:rPr>
        <w:t xml:space="preserve"> </w:t>
      </w:r>
      <w:bookmarkStart w:id="5" w:name="_Toc20476747"/>
      <w:r w:rsidR="00414486" w:rsidRPr="009F47CD">
        <w:rPr>
          <w:color w:val="0D0D0D" w:themeColor="text1" w:themeTint="F2"/>
        </w:rPr>
        <w:t>Účel</w:t>
      </w:r>
      <w:bookmarkEnd w:id="5"/>
    </w:p>
    <w:p w14:paraId="753A172C" w14:textId="77777777" w:rsidR="000C31A5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 xml:space="preserve">Pokyn je vydáván za účelem definování pravidel a stanovení jednotných organizačních, technických a obchodních podmínek pro revizní činnost na zařízení distribuční soustavy společnosti E.ON Distribuce, a.s. </w:t>
      </w:r>
    </w:p>
    <w:p w14:paraId="5097E4CD" w14:textId="77777777" w:rsidR="0000424C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>Stanov</w:t>
      </w:r>
      <w:r w:rsidR="00316C35" w:rsidRPr="00DA0223">
        <w:rPr>
          <w:color w:val="0D0D0D" w:themeColor="text1" w:themeTint="F2"/>
        </w:rPr>
        <w:t>uje</w:t>
      </w:r>
      <w:r w:rsidRPr="00DA0223">
        <w:rPr>
          <w:color w:val="0D0D0D" w:themeColor="text1" w:themeTint="F2"/>
        </w:rPr>
        <w:t xml:space="preserve"> pravidla pro činnost Pověřeného a Provozního </w:t>
      </w:r>
      <w:r w:rsidR="0058793C">
        <w:rPr>
          <w:color w:val="0D0D0D" w:themeColor="text1" w:themeTint="F2"/>
        </w:rPr>
        <w:t>revizního technika</w:t>
      </w:r>
      <w:r w:rsidR="00C75C12">
        <w:rPr>
          <w:color w:val="0D0D0D" w:themeColor="text1" w:themeTint="F2"/>
        </w:rPr>
        <w:t xml:space="preserve"> </w:t>
      </w:r>
      <w:r w:rsidRPr="00DA0223">
        <w:rPr>
          <w:color w:val="0D0D0D" w:themeColor="text1" w:themeTint="F2"/>
        </w:rPr>
        <w:t>jen pro oblast distribuční soustavy v provozování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 Při aktivitách Pověřeného nebo Provozního RT mimo tuto oblast, není již RT nijak vázán předpisy a požadavky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</w:t>
      </w:r>
    </w:p>
    <w:p w14:paraId="6E316303" w14:textId="77777777" w:rsidR="00E1001B" w:rsidRDefault="00E1001B" w:rsidP="00DA0223">
      <w:pPr>
        <w:spacing w:line="276" w:lineRule="auto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Č</w:t>
      </w:r>
      <w:r w:rsidRPr="009F47CD">
        <w:rPr>
          <w:color w:val="0D0D0D" w:themeColor="text1" w:themeTint="F2"/>
        </w:rPr>
        <w:t xml:space="preserve">innosti v distribučním zařízení společnosti E.ON </w:t>
      </w:r>
      <w:r>
        <w:rPr>
          <w:color w:val="0D0D0D" w:themeColor="text1" w:themeTint="F2"/>
        </w:rPr>
        <w:t xml:space="preserve">jsou a musí být </w:t>
      </w:r>
      <w:r w:rsidRPr="009F47CD">
        <w:rPr>
          <w:color w:val="0D0D0D" w:themeColor="text1" w:themeTint="F2"/>
        </w:rPr>
        <w:t>organizovány a prováděny tak, aby veřejnost, zaměstnanci nebo dodavatelé stavebně montážních prací nebyli vystaveni riziku zranění či smrtelným úrazům.</w:t>
      </w:r>
    </w:p>
    <w:p w14:paraId="77B0626C" w14:textId="77777777" w:rsidR="00316C35" w:rsidRPr="009F47CD" w:rsidRDefault="00316C35" w:rsidP="00EA2669">
      <w:pPr>
        <w:pStyle w:val="Nadpis2"/>
      </w:pPr>
      <w:bookmarkStart w:id="6" w:name="_Toc352236646"/>
      <w:bookmarkStart w:id="7" w:name="_Toc352581987"/>
      <w:bookmarkStart w:id="8" w:name="_Toc352667404"/>
      <w:bookmarkStart w:id="9" w:name="_Toc20476748"/>
      <w:r w:rsidRPr="009F47CD">
        <w:t>Zdůvodnění</w:t>
      </w:r>
      <w:bookmarkEnd w:id="6"/>
      <w:bookmarkEnd w:id="7"/>
      <w:bookmarkEnd w:id="8"/>
      <w:bookmarkEnd w:id="9"/>
    </w:p>
    <w:p w14:paraId="44BCBEA6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 xml:space="preserve">Společnost E.ON usiluje o to, aby se vyhnula jakýmkoliv nehodám. Je nepřijatelné, aby docházelo k nehodám (bez ohledu na to, zda se týkají zaměstnanců společnosti E.ON, zaměstnanců zhotovitelů, poskytovatelů provozních služeb nebo </w:t>
      </w:r>
      <w:r w:rsidR="00D22A46">
        <w:rPr>
          <w:color w:val="0D0D0D" w:themeColor="text1" w:themeTint="F2"/>
        </w:rPr>
        <w:t>veřejnosti</w:t>
      </w:r>
      <w:r w:rsidRPr="009F47CD">
        <w:rPr>
          <w:color w:val="0D0D0D" w:themeColor="text1" w:themeTint="F2"/>
        </w:rPr>
        <w:t>). Nejúčinnější způsob, jak se vyhnout nehodám, je identifikovat a řídit rizika dříve, než k nehodám nebo událostem dojde.</w:t>
      </w:r>
    </w:p>
    <w:p w14:paraId="17EAB20F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</w:p>
    <w:p w14:paraId="21BDB56E" w14:textId="77777777" w:rsidR="00316C35" w:rsidRPr="009F47CD" w:rsidRDefault="00316C35" w:rsidP="00EA2669">
      <w:pPr>
        <w:pStyle w:val="Nadpis2"/>
      </w:pPr>
      <w:bookmarkStart w:id="10" w:name="_Toc352236647"/>
      <w:bookmarkStart w:id="11" w:name="_Toc352581988"/>
      <w:bookmarkStart w:id="12" w:name="_Toc352667405"/>
      <w:bookmarkStart w:id="13" w:name="_Toc20476749"/>
      <w:r w:rsidRPr="009F47CD">
        <w:t>Cíl</w:t>
      </w:r>
      <w:bookmarkEnd w:id="10"/>
      <w:bookmarkEnd w:id="11"/>
      <w:bookmarkEnd w:id="12"/>
      <w:bookmarkEnd w:id="13"/>
    </w:p>
    <w:p w14:paraId="05E5F77C" w14:textId="77777777" w:rsidR="00316C35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Cílem tohoto dokumentu je sjednocení pohledu</w:t>
      </w:r>
      <w:r w:rsidR="0058793C">
        <w:rPr>
          <w:color w:val="0D0D0D" w:themeColor="text1" w:themeTint="F2"/>
        </w:rPr>
        <w:t xml:space="preserve"> revizních techniků na </w:t>
      </w:r>
      <w:r w:rsidRPr="009F47CD">
        <w:rPr>
          <w:color w:val="0D0D0D" w:themeColor="text1" w:themeTint="F2"/>
        </w:rPr>
        <w:t>bezpečnostní rizik</w:t>
      </w:r>
      <w:r w:rsidR="0058793C">
        <w:rPr>
          <w:color w:val="0D0D0D" w:themeColor="text1" w:themeTint="F2"/>
        </w:rPr>
        <w:t>a</w:t>
      </w:r>
      <w:r w:rsidRPr="009F47CD">
        <w:rPr>
          <w:color w:val="0D0D0D" w:themeColor="text1" w:themeTint="F2"/>
        </w:rPr>
        <w:t>, zdůraznění významu uvádění do provozu a dále provozovat jen zařízení bezpečná - vyhotovená v souladu s technickou legislativou ECD, jejíž prioritou je ochrana zdraví všech lidí, jež mohou přijít v blízkost zařízení či dokonce v bezprostřední kontakt a dále zlepšení kultury bezpečnosti při všech činnostech prováděných na zařízení, především snížení počtu pracovních úrazů</w:t>
      </w:r>
      <w:r w:rsidR="00DA0223" w:rsidRPr="00DA0223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v souladu s korporátní strategi</w:t>
      </w:r>
      <w:r w:rsidR="00DA0223">
        <w:rPr>
          <w:color w:val="0D0D0D" w:themeColor="text1" w:themeTint="F2"/>
        </w:rPr>
        <w:t>í</w:t>
      </w:r>
      <w:r w:rsidR="00DA0223" w:rsidRPr="00794BAC">
        <w:rPr>
          <w:color w:val="0D0D0D" w:themeColor="text1" w:themeTint="F2"/>
        </w:rPr>
        <w:t xml:space="preserve"> </w:t>
      </w:r>
      <w:r w:rsidR="00DA0223">
        <w:rPr>
          <w:color w:val="0D0D0D" w:themeColor="text1" w:themeTint="F2"/>
        </w:rPr>
        <w:t>dle koncernové směrnice</w:t>
      </w:r>
      <w:r w:rsidR="00D22A46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“</w:t>
      </w:r>
      <w:r w:rsidR="00DA0223" w:rsidRPr="007A2A1C">
        <w:rPr>
          <w:color w:val="0D0D0D" w:themeColor="text1" w:themeTint="F2"/>
        </w:rPr>
        <w:t>Bezpečnost práce, ochrana zdraví, životní prostředí“</w:t>
      </w:r>
      <w:r w:rsidRPr="009F47CD">
        <w:rPr>
          <w:color w:val="0D0D0D" w:themeColor="text1" w:themeTint="F2"/>
        </w:rPr>
        <w:t>.</w:t>
      </w:r>
    </w:p>
    <w:p w14:paraId="6253FE33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4B4BE689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14" w:name="_Toc20476750"/>
      <w:r w:rsidRPr="009F47CD">
        <w:rPr>
          <w:color w:val="0D0D0D" w:themeColor="text1" w:themeTint="F2"/>
          <w:u w:val="single"/>
        </w:rPr>
        <w:t xml:space="preserve">Oblast </w:t>
      </w:r>
      <w:r w:rsidR="00893C82" w:rsidRPr="009F47CD">
        <w:rPr>
          <w:color w:val="0D0D0D" w:themeColor="text1" w:themeTint="F2"/>
          <w:u w:val="single"/>
        </w:rPr>
        <w:t xml:space="preserve">odpovědnosti a </w:t>
      </w:r>
      <w:r w:rsidRPr="009F47CD">
        <w:rPr>
          <w:color w:val="0D0D0D" w:themeColor="text1" w:themeTint="F2"/>
          <w:u w:val="single"/>
        </w:rPr>
        <w:t>působnosti</w:t>
      </w:r>
      <w:bookmarkEnd w:id="14"/>
    </w:p>
    <w:p w14:paraId="39D7E0D9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bookmarkStart w:id="15" w:name="OLE_LINK3"/>
      <w:bookmarkStart w:id="16" w:name="OLE_LINK2"/>
      <w:r w:rsidRPr="009F47CD">
        <w:rPr>
          <w:rFonts w:cs="Times New Roman"/>
          <w:color w:val="0D0D0D" w:themeColor="text1" w:themeTint="F2"/>
          <w:szCs w:val="24"/>
        </w:rPr>
        <w:t>Za činnosti a povinnosti vyplývající v souvislosti s elektrotechnickou kvalifikací dle § 9. Vyhlášky ČÚBP č. 50/1978 Sb., je plně odpovědný pracovník tuto elektrotechnickou kvalifikaci splňující a činnost</w:t>
      </w:r>
      <w:r w:rsidR="004E159C" w:rsidRPr="009F47CD">
        <w:rPr>
          <w:rFonts w:cs="Times New Roman"/>
          <w:color w:val="0D0D0D" w:themeColor="text1" w:themeTint="F2"/>
          <w:szCs w:val="24"/>
        </w:rPr>
        <w:t xml:space="preserve"> revizního technika konající.</w:t>
      </w:r>
      <w:bookmarkEnd w:id="15"/>
      <w:bookmarkEnd w:id="16"/>
    </w:p>
    <w:p w14:paraId="29D9BED3" w14:textId="77777777" w:rsidR="00DA167A" w:rsidRPr="009F47CD" w:rsidRDefault="00DA167A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Pokyn je závazný pro jednotlivé útvary v rozsahu jejich působení</w:t>
      </w:r>
      <w:r w:rsidR="00316C35" w:rsidRPr="009F47CD">
        <w:rPr>
          <w:color w:val="0D0D0D" w:themeColor="text1" w:themeTint="F2"/>
        </w:rPr>
        <w:t xml:space="preserve"> </w:t>
      </w:r>
      <w:r w:rsidR="00DF366B">
        <w:rPr>
          <w:color w:val="000000" w:themeColor="text1"/>
        </w:rPr>
        <w:t>v ECD</w:t>
      </w:r>
      <w:r w:rsidR="00EA2669">
        <w:rPr>
          <w:color w:val="0D0D0D" w:themeColor="text1" w:themeTint="F2"/>
        </w:rPr>
        <w:t>.</w:t>
      </w:r>
    </w:p>
    <w:p w14:paraId="217A5DE6" w14:textId="77777777" w:rsidR="00DA167A" w:rsidRPr="009F47CD" w:rsidRDefault="00DA167A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6E7111B3" w14:textId="77777777" w:rsidR="00414486" w:rsidRPr="009F47CD" w:rsidRDefault="00414486" w:rsidP="00316C35">
      <w:pPr>
        <w:pStyle w:val="Nadpis1"/>
        <w:jc w:val="both"/>
        <w:rPr>
          <w:color w:val="0D0D0D" w:themeColor="text1" w:themeTint="F2"/>
        </w:rPr>
      </w:pPr>
      <w:bookmarkStart w:id="17" w:name="_Toc285017136"/>
      <w:bookmarkStart w:id="18" w:name="_Toc285019822"/>
      <w:bookmarkStart w:id="19" w:name="_Toc20476751"/>
      <w:r w:rsidRPr="009F47CD">
        <w:rPr>
          <w:color w:val="0D0D0D" w:themeColor="text1" w:themeTint="F2"/>
        </w:rPr>
        <w:t>Pojmy - definice a zkratky</w:t>
      </w:r>
      <w:bookmarkEnd w:id="17"/>
      <w:bookmarkEnd w:id="18"/>
      <w:bookmarkEnd w:id="19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414486" w:rsidRPr="009F47CD" w14:paraId="59B20FCB" w14:textId="77777777" w:rsidTr="009F47CD">
        <w:trPr>
          <w:trHeight w:val="414"/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2C0F55E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F91DC02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Definice</w:t>
            </w:r>
          </w:p>
        </w:tc>
      </w:tr>
      <w:tr w:rsidR="00414486" w:rsidRPr="009F47CD" w14:paraId="1315455E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1F14D223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odpovědný pracovník</w:t>
            </w:r>
          </w:p>
        </w:tc>
        <w:tc>
          <w:tcPr>
            <w:tcW w:w="7257" w:type="dxa"/>
            <w:vAlign w:val="center"/>
          </w:tcPr>
          <w:p w14:paraId="7CCE580F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pracovník, který má pravomoci, povinnosti a odpovědnost k dané aktivitě </w:t>
            </w:r>
          </w:p>
        </w:tc>
      </w:tr>
      <w:tr w:rsidR="00414486" w:rsidRPr="009F47CD" w14:paraId="33D0F2C0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3212DBD3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RT</w:t>
            </w:r>
          </w:p>
        </w:tc>
        <w:tc>
          <w:tcPr>
            <w:tcW w:w="7257" w:type="dxa"/>
            <w:vAlign w:val="center"/>
          </w:tcPr>
          <w:p w14:paraId="1887FBBB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</w:t>
            </w:r>
          </w:p>
        </w:tc>
      </w:tr>
      <w:tr w:rsidR="00414486" w:rsidRPr="009F47CD" w14:paraId="508209B5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71FD83F7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Pověřený RT</w:t>
            </w:r>
          </w:p>
        </w:tc>
        <w:tc>
          <w:tcPr>
            <w:tcW w:w="7257" w:type="dxa"/>
            <w:vAlign w:val="center"/>
          </w:tcPr>
          <w:p w14:paraId="25BCA13B" w14:textId="77777777" w:rsidR="00414486" w:rsidRPr="009F47CD" w:rsidRDefault="00414486" w:rsidP="00316C35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revizní technik splňující požadované podmínky a zapsaný do aktuálního seznamu </w:t>
            </w:r>
            <w:r w:rsidR="00316C35" w:rsidRPr="009F47CD">
              <w:rPr>
                <w:color w:val="0D0D0D" w:themeColor="text1" w:themeTint="F2"/>
                <w:sz w:val="18"/>
                <w:szCs w:val="18"/>
              </w:rPr>
              <w:t>pověřených</w:t>
            </w:r>
            <w:r w:rsidRPr="009F47CD">
              <w:rPr>
                <w:color w:val="0D0D0D" w:themeColor="text1" w:themeTint="F2"/>
                <w:sz w:val="18"/>
                <w:szCs w:val="18"/>
              </w:rPr>
              <w:t xml:space="preserve"> revizních techniků E</w:t>
            </w:r>
            <w:r w:rsidR="00D22A46">
              <w:rPr>
                <w:color w:val="0D0D0D" w:themeColor="text1" w:themeTint="F2"/>
                <w:sz w:val="18"/>
                <w:szCs w:val="18"/>
              </w:rPr>
              <w:t>CD</w:t>
            </w:r>
          </w:p>
        </w:tc>
      </w:tr>
      <w:tr w:rsidR="00414486" w:rsidRPr="009F47CD" w14:paraId="3F17F005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27BB4437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Provozní RT E</w:t>
            </w:r>
            <w:r w:rsidR="00D22A46">
              <w:rPr>
                <w:b/>
                <w:color w:val="0D0D0D" w:themeColor="text1" w:themeTint="F2"/>
                <w:sz w:val="18"/>
                <w:szCs w:val="18"/>
              </w:rPr>
              <w:t>CD</w:t>
            </w:r>
          </w:p>
        </w:tc>
        <w:tc>
          <w:tcPr>
            <w:tcW w:w="7257" w:type="dxa"/>
            <w:vAlign w:val="center"/>
          </w:tcPr>
          <w:p w14:paraId="5634B531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 splňující požadované podmínky pro provádění revizní činnosti na zařízení na základě požadavku EC</w:t>
            </w:r>
            <w:r w:rsidR="00D22A46">
              <w:rPr>
                <w:color w:val="0D0D0D" w:themeColor="text1" w:themeTint="F2"/>
                <w:sz w:val="18"/>
                <w:szCs w:val="18"/>
              </w:rPr>
              <w:t>D</w:t>
            </w:r>
          </w:p>
        </w:tc>
      </w:tr>
      <w:tr w:rsidR="00414486" w:rsidRPr="009F47CD" w14:paraId="00F221B6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145FB3C8" w14:textId="77777777" w:rsidR="00414486" w:rsidRPr="009F47CD" w:rsidRDefault="00C75C12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t>ECD</w:t>
            </w:r>
          </w:p>
        </w:tc>
        <w:tc>
          <w:tcPr>
            <w:tcW w:w="7257" w:type="dxa"/>
            <w:vAlign w:val="center"/>
          </w:tcPr>
          <w:p w14:paraId="3680A978" w14:textId="77777777" w:rsidR="00414486" w:rsidRPr="009F47CD" w:rsidRDefault="00C75C12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E.ON Distribuce, a.s.</w:t>
            </w:r>
          </w:p>
        </w:tc>
      </w:tr>
      <w:tr w:rsidR="00C75C12" w:rsidRPr="009F47CD" w14:paraId="35ACC052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6403F0AC" w14:textId="77777777" w:rsidR="00C75C12" w:rsidRPr="009F47CD" w:rsidRDefault="00D22A46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lastRenderedPageBreak/>
              <w:t>RCDS</w:t>
            </w:r>
          </w:p>
        </w:tc>
        <w:tc>
          <w:tcPr>
            <w:tcW w:w="7257" w:type="dxa"/>
            <w:vAlign w:val="center"/>
          </w:tcPr>
          <w:p w14:paraId="0634E11D" w14:textId="77777777" w:rsidR="00C75C12" w:rsidRPr="009F47CD" w:rsidRDefault="00D22A46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Regionální centrum distribučních služeb</w:t>
            </w:r>
          </w:p>
        </w:tc>
      </w:tr>
      <w:tr w:rsidR="00C75C12" w:rsidRPr="009F47CD" w14:paraId="327C2924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F5AD8C4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ČSN</w:t>
            </w:r>
          </w:p>
        </w:tc>
        <w:tc>
          <w:tcPr>
            <w:tcW w:w="7257" w:type="dxa"/>
            <w:vAlign w:val="center"/>
          </w:tcPr>
          <w:p w14:paraId="1B3A9BEA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Česká technická norma</w:t>
            </w:r>
          </w:p>
        </w:tc>
      </w:tr>
      <w:tr w:rsidR="00C75C12" w:rsidRPr="009F47CD" w14:paraId="5A2D079F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60430858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PNE</w:t>
            </w:r>
          </w:p>
        </w:tc>
        <w:tc>
          <w:tcPr>
            <w:tcW w:w="7257" w:type="dxa"/>
            <w:vAlign w:val="center"/>
          </w:tcPr>
          <w:p w14:paraId="06A3EFA4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Podniková norma energetiky</w:t>
            </w:r>
          </w:p>
        </w:tc>
      </w:tr>
      <w:tr w:rsidR="00C75C12" w:rsidRPr="009F47CD" w14:paraId="4B9E9BFE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C8A3C93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TNS</w:t>
            </w:r>
          </w:p>
        </w:tc>
        <w:tc>
          <w:tcPr>
            <w:tcW w:w="7257" w:type="dxa"/>
            <w:vAlign w:val="center"/>
          </w:tcPr>
          <w:p w14:paraId="2E4296C4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norma společnosti</w:t>
            </w:r>
          </w:p>
        </w:tc>
      </w:tr>
      <w:tr w:rsidR="00D22A46" w:rsidRPr="009F47CD" w14:paraId="0ABB4D9F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1ED3415B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TIČR</w:t>
            </w:r>
          </w:p>
        </w:tc>
        <w:tc>
          <w:tcPr>
            <w:tcW w:w="7257" w:type="dxa"/>
            <w:vAlign w:val="center"/>
          </w:tcPr>
          <w:p w14:paraId="297F10FC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inspekce České republiky</w:t>
            </w:r>
          </w:p>
        </w:tc>
      </w:tr>
      <w:tr w:rsidR="00D22A46" w:rsidRPr="009F47CD" w14:paraId="4F7FE08F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E9D7778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ČÚBP</w:t>
            </w:r>
          </w:p>
        </w:tc>
        <w:tc>
          <w:tcPr>
            <w:tcW w:w="7257" w:type="dxa"/>
            <w:vAlign w:val="center"/>
          </w:tcPr>
          <w:p w14:paraId="09FD24F7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Český úřad bezpečnosti práce</w:t>
            </w:r>
          </w:p>
        </w:tc>
      </w:tr>
      <w:tr w:rsidR="00D22A46" w:rsidRPr="009F47CD" w14:paraId="5F11E592" w14:textId="77777777" w:rsidTr="00887019">
        <w:trPr>
          <w:trHeight w:val="414"/>
        </w:trPr>
        <w:tc>
          <w:tcPr>
            <w:tcW w:w="1814" w:type="dxa"/>
            <w:tcBorders>
              <w:bottom w:val="single" w:sz="12" w:space="0" w:color="auto"/>
            </w:tcBorders>
            <w:vAlign w:val="center"/>
          </w:tcPr>
          <w:p w14:paraId="77D6BD11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</w:p>
        </w:tc>
        <w:tc>
          <w:tcPr>
            <w:tcW w:w="7257" w:type="dxa"/>
            <w:tcBorders>
              <w:bottom w:val="single" w:sz="12" w:space="0" w:color="auto"/>
            </w:tcBorders>
            <w:vAlign w:val="center"/>
          </w:tcPr>
          <w:p w14:paraId="04201D55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</w:p>
        </w:tc>
      </w:tr>
    </w:tbl>
    <w:p w14:paraId="4CA10BDF" w14:textId="77777777" w:rsidR="0000424C" w:rsidRPr="009F47CD" w:rsidRDefault="0000424C" w:rsidP="00BC20CC">
      <w:pPr>
        <w:pStyle w:val="Textodstavec"/>
        <w:rPr>
          <w:color w:val="0D0D0D" w:themeColor="text1" w:themeTint="F2"/>
        </w:rPr>
      </w:pPr>
    </w:p>
    <w:p w14:paraId="59515130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0" w:name="_Toc20476752"/>
      <w:r w:rsidRPr="009F47CD">
        <w:rPr>
          <w:color w:val="0D0D0D" w:themeColor="text1" w:themeTint="F2"/>
          <w:u w:val="single"/>
        </w:rPr>
        <w:t>Popis činností a pravidel</w:t>
      </w:r>
      <w:bookmarkEnd w:id="20"/>
    </w:p>
    <w:p w14:paraId="1FA47CD9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Podrobné zpracování organizačních, technických a obchodních podmínek dále podmínek týkajících se získání pověření pro provádění revizní činnosti, organizační sled k provedení revizní činnosti na zařízení, oblast působnosti Pověřených i Provozních RT</w:t>
      </w:r>
      <w:r w:rsidR="004E159C" w:rsidRPr="009F47CD">
        <w:rPr>
          <w:rFonts w:cs="Times New Roman"/>
          <w:color w:val="0D0D0D" w:themeColor="text1" w:themeTint="F2"/>
          <w:szCs w:val="24"/>
        </w:rPr>
        <w:t>,</w:t>
      </w:r>
      <w:r w:rsidRPr="009F47CD">
        <w:rPr>
          <w:rFonts w:cs="Times New Roman"/>
          <w:color w:val="0D0D0D" w:themeColor="text1" w:themeTint="F2"/>
          <w:szCs w:val="24"/>
        </w:rPr>
        <w:t xml:space="preserve"> je obsahem samostatné přílohy tohoto pokynu, v dokumentu Podmínky dodávky revizní činnosti na elektrickém zařízení distribučních sítí - výchozí revize.</w:t>
      </w:r>
    </w:p>
    <w:p w14:paraId="04566594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RT splňující stanovená pravidla je pověřen k provádění revizní činnosti formou pověřovací listiny (viz příloha </w:t>
      </w:r>
      <w:r w:rsidR="000C31A5" w:rsidRPr="009F47CD">
        <w:rPr>
          <w:rFonts w:cs="Times New Roman"/>
          <w:color w:val="0D0D0D" w:themeColor="text1" w:themeTint="F2"/>
          <w:szCs w:val="24"/>
        </w:rPr>
        <w:t>P</w:t>
      </w:r>
      <w:r w:rsidRPr="009F47CD">
        <w:rPr>
          <w:rFonts w:cs="Times New Roman"/>
          <w:color w:val="0D0D0D" w:themeColor="text1" w:themeTint="F2"/>
          <w:szCs w:val="24"/>
        </w:rPr>
        <w:t>.2).</w:t>
      </w:r>
    </w:p>
    <w:p w14:paraId="0183A2F4" w14:textId="77777777" w:rsidR="000F2B90" w:rsidRPr="000F2B90" w:rsidRDefault="0000424C" w:rsidP="000F2B90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Aktualizovaný seznam Pověřených RT je přístupný na stránkách vnitřního informačního systému a na základě osobního hesla na internetových stránkách v technických informacích</w:t>
      </w:r>
      <w:r w:rsidR="00024D6C">
        <w:rPr>
          <w:rFonts w:cs="Times New Roman"/>
          <w:color w:val="0D0D0D" w:themeColor="text1" w:themeTint="F2"/>
          <w:szCs w:val="24"/>
        </w:rPr>
        <w:t xml:space="preserve"> pro dodavatele stavebně montážních prací</w:t>
      </w:r>
      <w:r w:rsidR="00416FF7">
        <w:rPr>
          <w:rFonts w:cs="Times New Roman"/>
          <w:color w:val="0D0D0D" w:themeColor="text1" w:themeTint="F2"/>
          <w:szCs w:val="24"/>
        </w:rPr>
        <w:t xml:space="preserve"> </w:t>
      </w:r>
      <w:hyperlink r:id="rId12" w:history="1">
        <w:r w:rsidR="00416FF7" w:rsidRPr="00416FF7">
          <w:rPr>
            <w:rStyle w:val="Hypertextovodkaz"/>
            <w:szCs w:val="24"/>
          </w:rPr>
          <w:t>https://ti.eon.cz/partnersky-portal/sign</w:t>
        </w:r>
      </w:hyperlink>
      <w:r w:rsidR="00416FF7" w:rsidRPr="000F2B90">
        <w:rPr>
          <w:rFonts w:cs="Times New Roman"/>
          <w:color w:val="0D0D0D" w:themeColor="text1" w:themeTint="F2"/>
          <w:szCs w:val="24"/>
        </w:rPr>
        <w:t xml:space="preserve"> </w:t>
      </w:r>
    </w:p>
    <w:p w14:paraId="320F295B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0AB2632D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78936F87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1" w:name="_Toc20476753"/>
      <w:r w:rsidRPr="009F47CD">
        <w:rPr>
          <w:color w:val="0D0D0D" w:themeColor="text1" w:themeTint="F2"/>
          <w:u w:val="single"/>
        </w:rPr>
        <w:t>Související dokumentace</w:t>
      </w:r>
      <w:bookmarkEnd w:id="21"/>
    </w:p>
    <w:p w14:paraId="4B2A7CC0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2" w:name="_Toc20476754"/>
      <w:r w:rsidRPr="009F47CD">
        <w:rPr>
          <w:color w:val="0D0D0D" w:themeColor="text1" w:themeTint="F2"/>
          <w:sz w:val="20"/>
        </w:rPr>
        <w:t>IŘD</w:t>
      </w:r>
      <w:bookmarkEnd w:id="22"/>
      <w:r w:rsidRPr="009F47CD">
        <w:rPr>
          <w:color w:val="0D0D0D" w:themeColor="text1" w:themeTint="F2"/>
          <w:sz w:val="20"/>
        </w:rPr>
        <w:t xml:space="preserve"> </w:t>
      </w:r>
    </w:p>
    <w:p w14:paraId="3800A6CB" w14:textId="77777777" w:rsidR="007F6AA1" w:rsidRPr="009F47CD" w:rsidRDefault="007F6AA1" w:rsidP="007F6AA1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Technické podmínky dodávky staveb pro E</w:t>
      </w:r>
      <w:r w:rsidR="002937A9">
        <w:rPr>
          <w:color w:val="0D0D0D" w:themeColor="text1" w:themeTint="F2"/>
        </w:rPr>
        <w:t>C</w:t>
      </w:r>
      <w:r w:rsidR="00024D6C">
        <w:rPr>
          <w:color w:val="0D0D0D" w:themeColor="text1" w:themeTint="F2"/>
        </w:rPr>
        <w:t>D</w:t>
      </w:r>
    </w:p>
    <w:p w14:paraId="0C0B99CF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3" w:name="_Toc20476755"/>
      <w:r w:rsidRPr="009F47CD">
        <w:rPr>
          <w:color w:val="0D0D0D" w:themeColor="text1" w:themeTint="F2"/>
          <w:sz w:val="20"/>
        </w:rPr>
        <w:t>Další dokumenty</w:t>
      </w:r>
      <w:bookmarkEnd w:id="23"/>
    </w:p>
    <w:p w14:paraId="3418486E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č.174/1968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státním odborném dozoru nad bezpečností práce ve znění pozdějších pozměňovacích předpisů</w:t>
      </w:r>
    </w:p>
    <w:p w14:paraId="229F8093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č.505/1990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metrologii ve znění pozdějších pozměňovacích předpisů</w:t>
      </w:r>
    </w:p>
    <w:p w14:paraId="5C144E5C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č.458/2000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 podmínkách podnikání a o výkonu státní správy v energetických odvětvích a o změně některých zákonů (energetický zákon) ve znění pozdějších pozměňovacích předpisů</w:t>
      </w:r>
    </w:p>
    <w:p w14:paraId="120EF9CA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č.455/1991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Živnostenský zákon ve znění pozdějších pozměňovacích předpisů</w:t>
      </w:r>
    </w:p>
    <w:p w14:paraId="6391701B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č.513/1991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Obchodní zákoník ve znění pozdějších pozměňovacích předpisů</w:t>
      </w:r>
    </w:p>
    <w:p w14:paraId="5D869EB6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</w:t>
      </w:r>
      <w:r w:rsidR="0000424C" w:rsidRPr="009F47CD">
        <w:rPr>
          <w:rFonts w:cs="Times New Roman"/>
          <w:color w:val="0D0D0D" w:themeColor="text1" w:themeTint="F2"/>
          <w:szCs w:val="24"/>
        </w:rPr>
        <w:t>22/1997 Sb.</w:t>
      </w:r>
      <w:r w:rsidR="0000424C" w:rsidRPr="009F47CD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ab/>
        <w:t>o technických požadavcích na výrobky a doplnění některých zákonů ve znění pozdějších pozměňovacích předpisů</w:t>
      </w:r>
    </w:p>
    <w:p w14:paraId="1083A355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977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ČÚBP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č.50/1978 Sb.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o odborné způsobilosti v elektrotechnice</w:t>
      </w:r>
    </w:p>
    <w:p w14:paraId="251DA6FB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lastRenderedPageBreak/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č.73/2010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stanovení vyhrazených elektrických technických zařízení, jejich zařazení do tříd a skupin a o bližších podmínkách jejich bezpečnosti (vyhláška o vyhrazených elektrických technických zařízeních) Účinnost vyhlášky od 1.6. 2010</w:t>
      </w:r>
    </w:p>
    <w:p w14:paraId="7D9BC060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proofErr w:type="spellStart"/>
      <w:r w:rsidRPr="009F47CD">
        <w:rPr>
          <w:rFonts w:cs="Times New Roman"/>
          <w:color w:val="0D0D0D" w:themeColor="text1" w:themeTint="F2"/>
          <w:szCs w:val="24"/>
        </w:rPr>
        <w:t>Vyhl</w:t>
      </w:r>
      <w:proofErr w:type="spellEnd"/>
      <w:r w:rsidRPr="009F47CD">
        <w:rPr>
          <w:rFonts w:cs="Times New Roman"/>
          <w:color w:val="0D0D0D" w:themeColor="text1" w:themeTint="F2"/>
          <w:szCs w:val="24"/>
        </w:rPr>
        <w:t>. ČÚBP č.48/1982 Sb.</w:t>
      </w:r>
      <w:r w:rsidRPr="009F47CD">
        <w:rPr>
          <w:rFonts w:cs="Times New Roman"/>
          <w:color w:val="0D0D0D" w:themeColor="text1" w:themeTint="F2"/>
          <w:szCs w:val="24"/>
        </w:rPr>
        <w:tab/>
        <w:t>kterou se stanoví základní požadavky k zajištění bezpečnosti práce a technických zařízení ve znění pozdějších pozměňovacích předpisů</w:t>
      </w:r>
    </w:p>
    <w:p w14:paraId="5B3010DE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NV </w:t>
      </w:r>
      <w:r w:rsidR="0000424C" w:rsidRPr="009F47CD">
        <w:rPr>
          <w:rFonts w:cs="Times New Roman"/>
          <w:color w:val="0D0D0D" w:themeColor="text1" w:themeTint="F2"/>
          <w:szCs w:val="24"/>
        </w:rPr>
        <w:t>č.101/2005</w:t>
      </w:r>
      <w:r w:rsidRPr="009F47CD">
        <w:rPr>
          <w:rFonts w:cs="Times New Roman"/>
          <w:color w:val="0D0D0D" w:themeColor="text1" w:themeTint="F2"/>
          <w:szCs w:val="24"/>
        </w:rPr>
        <w:t xml:space="preserve"> Sb.</w:t>
      </w:r>
      <w:r w:rsidR="0000424C" w:rsidRPr="009F47CD">
        <w:rPr>
          <w:rFonts w:cs="Times New Roman"/>
          <w:color w:val="0D0D0D" w:themeColor="text1" w:themeTint="F2"/>
          <w:szCs w:val="24"/>
        </w:rPr>
        <w:t xml:space="preserve"> </w:t>
      </w:r>
      <w:bookmarkStart w:id="24" w:name="OLE_LINK1"/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>Nařízení vlády o podrobnějších požadavcích na pracoviště a pracovní prostředí</w:t>
      </w:r>
      <w:bookmarkEnd w:id="24"/>
    </w:p>
    <w:p w14:paraId="5E04075D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1500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elektrických zařízení</w:t>
      </w:r>
    </w:p>
    <w:p w14:paraId="5B9B5825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2000-6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Elektrické instalace nízkého napětí - Část 6: Revize</w:t>
      </w:r>
    </w:p>
    <w:p w14:paraId="719169B7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EN 50110-1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Obsluha a práce na elektrických zařízeních</w:t>
      </w:r>
    </w:p>
    <w:p w14:paraId="72918F5B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0000-3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a kontroly elektrických zařízení přenosové a distribuční soustavy</w:t>
      </w:r>
    </w:p>
    <w:p w14:paraId="55359C41" w14:textId="77777777" w:rsidR="00316C35" w:rsidRDefault="0000424C" w:rsidP="00316C35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 xml:space="preserve">Obsluha a práce na elektrických zařízeních pro výrobu, přenos </w:t>
      </w:r>
      <w:r w:rsidRPr="009F47CD">
        <w:rPr>
          <w:rFonts w:cs="Times New Roman"/>
          <w:color w:val="0D0D0D" w:themeColor="text1" w:themeTint="F2"/>
          <w:szCs w:val="24"/>
        </w:rPr>
        <w:br w:type="textWrapping" w:clear="all"/>
        <w:t>a distribuci elektrické energie</w:t>
      </w:r>
    </w:p>
    <w:p w14:paraId="04B84FBF" w14:textId="77777777" w:rsidR="00EA2669" w:rsidRPr="009F47CD" w:rsidRDefault="00EA2669" w:rsidP="00EA2669">
      <w:pPr>
        <w:pStyle w:val="Zkladntext"/>
        <w:tabs>
          <w:tab w:val="left" w:pos="284"/>
          <w:tab w:val="left" w:pos="2552"/>
        </w:tabs>
        <w:spacing w:after="60"/>
        <w:ind w:left="2694"/>
        <w:jc w:val="both"/>
        <w:rPr>
          <w:rFonts w:cs="Times New Roman"/>
          <w:color w:val="0D0D0D" w:themeColor="text1" w:themeTint="F2"/>
          <w:szCs w:val="24"/>
        </w:rPr>
      </w:pPr>
    </w:p>
    <w:p w14:paraId="2DD7F59B" w14:textId="77777777" w:rsidR="00DD0CF1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5" w:name="_Toc285017143"/>
      <w:bookmarkStart w:id="26" w:name="_Toc285019831"/>
      <w:bookmarkStart w:id="27" w:name="_Toc20476756"/>
      <w:r w:rsidRPr="009F47CD">
        <w:rPr>
          <w:color w:val="0D0D0D" w:themeColor="text1" w:themeTint="F2"/>
          <w:u w:val="single"/>
        </w:rPr>
        <w:t>Závěrečná a přechodná ustanovení</w:t>
      </w:r>
      <w:bookmarkEnd w:id="25"/>
      <w:bookmarkEnd w:id="26"/>
      <w:bookmarkEnd w:id="27"/>
    </w:p>
    <w:p w14:paraId="50F5FD05" w14:textId="77777777" w:rsidR="00DD0CF1" w:rsidRPr="009F47CD" w:rsidRDefault="00EA2669" w:rsidP="004E70A7">
      <w:pPr>
        <w:pStyle w:val="Default"/>
        <w:spacing w:before="120" w:after="120"/>
        <w:jc w:val="both"/>
        <w:rPr>
          <w:color w:val="0D0D0D" w:themeColor="text1" w:themeTint="F2"/>
          <w:sz w:val="20"/>
          <w:szCs w:val="20"/>
        </w:rPr>
      </w:pPr>
      <w:r>
        <w:rPr>
          <w:color w:val="0D0D0D" w:themeColor="text1" w:themeTint="F2"/>
          <w:sz w:val="20"/>
          <w:szCs w:val="20"/>
        </w:rPr>
        <w:t>Vyd</w:t>
      </w:r>
      <w:r w:rsidR="00024E22">
        <w:rPr>
          <w:color w:val="0D0D0D" w:themeColor="text1" w:themeTint="F2"/>
          <w:sz w:val="20"/>
          <w:szCs w:val="20"/>
        </w:rPr>
        <w:t>áním tohoto dokumentu (</w:t>
      </w:r>
      <w:r w:rsidR="007D3F33">
        <w:rPr>
          <w:color w:val="0D0D0D" w:themeColor="text1" w:themeTint="F2"/>
          <w:sz w:val="20"/>
          <w:szCs w:val="20"/>
        </w:rPr>
        <w:t>ECD-PP-</w:t>
      </w:r>
      <w:r w:rsidR="000F18E9">
        <w:rPr>
          <w:color w:val="0D0D0D" w:themeColor="text1" w:themeTint="F2"/>
          <w:sz w:val="20"/>
          <w:szCs w:val="20"/>
        </w:rPr>
        <w:t>340</w:t>
      </w:r>
      <w:r w:rsidR="00024E22">
        <w:rPr>
          <w:color w:val="0D0D0D" w:themeColor="text1" w:themeTint="F2"/>
          <w:sz w:val="20"/>
          <w:szCs w:val="20"/>
        </w:rPr>
        <w:t>)</w:t>
      </w:r>
      <w:r w:rsidR="007D3F33">
        <w:rPr>
          <w:color w:val="0D0D0D" w:themeColor="text1" w:themeTint="F2"/>
          <w:sz w:val="20"/>
          <w:szCs w:val="20"/>
        </w:rPr>
        <w:t xml:space="preserve"> </w:t>
      </w:r>
      <w:r w:rsidR="00024E22" w:rsidRPr="00024E22">
        <w:rPr>
          <w:color w:val="0D0D0D" w:themeColor="text1" w:themeTint="F2"/>
          <w:sz w:val="20"/>
          <w:szCs w:val="20"/>
        </w:rPr>
        <w:t xml:space="preserve">se nahrazuje a ukončuje platnost dokumentu </w:t>
      </w:r>
      <w:r w:rsidR="00DD0CF1" w:rsidRPr="009F47CD">
        <w:rPr>
          <w:color w:val="0D0D0D" w:themeColor="text1" w:themeTint="F2"/>
          <w:sz w:val="20"/>
          <w:szCs w:val="20"/>
        </w:rPr>
        <w:t>ECZR-PP-DS-117</w:t>
      </w:r>
      <w:r w:rsidR="007D3F33">
        <w:rPr>
          <w:color w:val="0D0D0D" w:themeColor="text1" w:themeTint="F2"/>
          <w:sz w:val="20"/>
          <w:szCs w:val="20"/>
        </w:rPr>
        <w:t xml:space="preserve"> a </w:t>
      </w:r>
      <w:r w:rsidR="009622AA" w:rsidRPr="009F47CD">
        <w:rPr>
          <w:color w:val="0D0D0D" w:themeColor="text1" w:themeTint="F2"/>
          <w:sz w:val="20"/>
          <w:szCs w:val="20"/>
        </w:rPr>
        <w:t>původní</w:t>
      </w:r>
      <w:r w:rsidR="00024E22">
        <w:rPr>
          <w:color w:val="0D0D0D" w:themeColor="text1" w:themeTint="F2"/>
          <w:sz w:val="20"/>
          <w:szCs w:val="20"/>
        </w:rPr>
        <w:t>ho dokumentu</w:t>
      </w:r>
      <w:r w:rsidR="009622AA" w:rsidRPr="009F47CD">
        <w:rPr>
          <w:color w:val="0D0D0D" w:themeColor="text1" w:themeTint="F2"/>
          <w:sz w:val="20"/>
          <w:szCs w:val="20"/>
        </w:rPr>
        <w:t xml:space="preserve"> </w:t>
      </w:r>
      <w:r w:rsidR="00DD0CF1" w:rsidRPr="009F47CD">
        <w:rPr>
          <w:color w:val="0D0D0D" w:themeColor="text1" w:themeTint="F2"/>
          <w:sz w:val="20"/>
          <w:szCs w:val="20"/>
        </w:rPr>
        <w:t>ECZR-PP-SDS-010</w:t>
      </w:r>
      <w:r>
        <w:rPr>
          <w:color w:val="0D0D0D" w:themeColor="text1" w:themeTint="F2"/>
          <w:sz w:val="20"/>
          <w:szCs w:val="20"/>
        </w:rPr>
        <w:t>.</w:t>
      </w:r>
      <w:r w:rsidR="00DD0CF1" w:rsidRPr="009F47CD">
        <w:rPr>
          <w:color w:val="0D0D0D" w:themeColor="text1" w:themeTint="F2"/>
          <w:sz w:val="20"/>
          <w:szCs w:val="20"/>
        </w:rPr>
        <w:t xml:space="preserve"> </w:t>
      </w:r>
    </w:p>
    <w:p w14:paraId="07F88E20" w14:textId="77777777" w:rsidR="00316C35" w:rsidRDefault="00316C35" w:rsidP="00253380">
      <w:pPr>
        <w:pStyle w:val="Textodstavec"/>
        <w:rPr>
          <w:noProof/>
          <w:color w:val="0D0D0D" w:themeColor="text1" w:themeTint="F2"/>
        </w:rPr>
      </w:pPr>
    </w:p>
    <w:p w14:paraId="657104EA" w14:textId="77777777" w:rsidR="00EA2669" w:rsidRDefault="00EA2669" w:rsidP="00EA2669">
      <w:pPr>
        <w:pStyle w:val="Textodstavec"/>
      </w:pPr>
    </w:p>
    <w:p w14:paraId="3BD6740D" w14:textId="77777777" w:rsidR="00EA2669" w:rsidRDefault="00EA2669" w:rsidP="00EA2669">
      <w:pPr>
        <w:pStyle w:val="Plohy1rovenadpisu"/>
        <w:numPr>
          <w:ilvl w:val="0"/>
          <w:numId w:val="4"/>
        </w:numPr>
        <w:ind w:left="431" w:hanging="431"/>
      </w:pPr>
      <w:bookmarkStart w:id="28" w:name="_Toc440878056"/>
      <w:bookmarkStart w:id="29" w:name="_Toc20476757"/>
      <w:r w:rsidRPr="00C25434">
        <w:t>Přílohy</w:t>
      </w:r>
      <w:bookmarkEnd w:id="28"/>
      <w:bookmarkEnd w:id="29"/>
      <w:r>
        <w:t xml:space="preserve"> </w:t>
      </w:r>
    </w:p>
    <w:p w14:paraId="2D2EF7E8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Pr="00DC7504">
        <w:rPr>
          <w:noProof/>
          <w:color w:val="0D0D0D" w:themeColor="text1" w:themeTint="F2"/>
        </w:rPr>
        <w:t>P1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Požadované dokumenty ke spolupráci ECD a 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DE9494F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Pověření k revizím distribučního zařízení ECD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9AE4738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Podmínky dodávky revizní činnosti na elektrickém zařízení distribučních sítí - výchozí revize pro E.ON Distribuce, a.s.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DEF225C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Seznam stanoveného zařízení po opravě k provedení výchozí revize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A05F65E" w14:textId="77777777" w:rsidR="00EA2669" w:rsidRPr="006E4802" w:rsidRDefault="00EA2669" w:rsidP="00EA2669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61C950E8" w14:textId="77777777" w:rsidR="00EA2669" w:rsidRPr="009F47CD" w:rsidRDefault="00EA2669" w:rsidP="00253380">
      <w:pPr>
        <w:pStyle w:val="Textodstavec"/>
        <w:rPr>
          <w:rFonts w:cs="Times New Roman"/>
          <w:b/>
          <w:color w:val="0D0D0D" w:themeColor="text1" w:themeTint="F2"/>
          <w:szCs w:val="24"/>
        </w:rPr>
      </w:pPr>
    </w:p>
    <w:p w14:paraId="0331CF8B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0" w:name="_Toc473630777"/>
      <w:bookmarkStart w:id="31" w:name="_Toc20476300"/>
      <w:bookmarkStart w:id="32" w:name="_Toc20476758"/>
      <w:r w:rsidRPr="009F47CD">
        <w:rPr>
          <w:color w:val="0D0D0D" w:themeColor="text1" w:themeTint="F2"/>
        </w:rPr>
        <w:lastRenderedPageBreak/>
        <w:t>P1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Požadované dokumenty ke spolupráci EC</w:t>
      </w:r>
      <w:r w:rsidR="00170426">
        <w:rPr>
          <w:color w:val="0D0D0D" w:themeColor="text1" w:themeTint="F2"/>
        </w:rPr>
        <w:t>D</w:t>
      </w:r>
      <w:r w:rsidR="0000424C" w:rsidRPr="009F47CD">
        <w:rPr>
          <w:color w:val="0D0D0D" w:themeColor="text1" w:themeTint="F2"/>
        </w:rPr>
        <w:t xml:space="preserve"> a RT</w:t>
      </w:r>
      <w:bookmarkEnd w:id="30"/>
      <w:bookmarkEnd w:id="31"/>
      <w:bookmarkEnd w:id="32"/>
    </w:p>
    <w:p w14:paraId="28F3B342" w14:textId="77777777" w:rsidR="00DA0223" w:rsidRPr="00DA0223" w:rsidRDefault="00DA0223" w:rsidP="00DA0223">
      <w:pPr>
        <w:pStyle w:val="Textodstavec"/>
      </w:pPr>
    </w:p>
    <w:bookmarkStart w:id="33" w:name="_MON_1425895809"/>
    <w:bookmarkEnd w:id="33"/>
    <w:p w14:paraId="2830A174" w14:textId="77777777" w:rsidR="00316C35" w:rsidRPr="009F47CD" w:rsidRDefault="00B92A86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708" w:dyaOrig="1105" w14:anchorId="4F5D762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4pt;height:55.25pt" o:ole="">
            <v:imagedata r:id="rId13" o:title=""/>
          </v:shape>
          <o:OLEObject Type="Embed" ProgID="Word.Document.8" ShapeID="_x0000_i1025" DrawAspect="Icon" ObjectID="_1729327173" r:id="rId14">
            <o:FieldCodes>\s</o:FieldCodes>
          </o:OLEObject>
        </w:object>
      </w:r>
    </w:p>
    <w:p w14:paraId="6CAEABA4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4" w:name="_Toc473630778"/>
      <w:bookmarkStart w:id="35" w:name="_Toc20476301"/>
      <w:bookmarkStart w:id="36" w:name="_Toc20476759"/>
      <w:r w:rsidRPr="009F47CD">
        <w:rPr>
          <w:color w:val="0D0D0D" w:themeColor="text1" w:themeTint="F2"/>
        </w:rPr>
        <w:lastRenderedPageBreak/>
        <w:t>P2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Pověření k revizím distribučního zařízení EC</w:t>
      </w:r>
      <w:r w:rsidR="00170426">
        <w:rPr>
          <w:color w:val="0D0D0D" w:themeColor="text1" w:themeTint="F2"/>
        </w:rPr>
        <w:t>D</w:t>
      </w:r>
      <w:bookmarkEnd w:id="34"/>
      <w:bookmarkEnd w:id="35"/>
      <w:bookmarkEnd w:id="36"/>
    </w:p>
    <w:p w14:paraId="03FB9DE1" w14:textId="77777777" w:rsidR="003C7436" w:rsidRPr="003C7436" w:rsidRDefault="003C7436" w:rsidP="003C7436">
      <w:pPr>
        <w:pStyle w:val="Textodstavec"/>
      </w:pPr>
    </w:p>
    <w:bookmarkStart w:id="37" w:name="_MON_1425895923"/>
    <w:bookmarkEnd w:id="37"/>
    <w:p w14:paraId="66E47868" w14:textId="77777777" w:rsidR="00316C35" w:rsidRPr="009F47CD" w:rsidRDefault="00616535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632" w:dyaOrig="1044" w14:anchorId="4F8AA2BD">
          <v:shape id="_x0000_i1026" type="#_x0000_t75" style="width:82.05pt;height:51.9pt" o:ole="">
            <v:imagedata r:id="rId15" o:title=""/>
          </v:shape>
          <o:OLEObject Type="Embed" ProgID="Word.Document.8" ShapeID="_x0000_i1026" DrawAspect="Icon" ObjectID="_1729327174" r:id="rId16">
            <o:FieldCodes>\s</o:FieldCodes>
          </o:OLEObject>
        </w:object>
      </w:r>
    </w:p>
    <w:p w14:paraId="65EC2C68" w14:textId="77777777" w:rsidR="0000424C" w:rsidRPr="009F47CD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8" w:name="_Toc473630779"/>
      <w:bookmarkStart w:id="39" w:name="_Toc20476302"/>
      <w:bookmarkStart w:id="40" w:name="_Toc20476760"/>
      <w:r w:rsidRPr="009F47CD">
        <w:rPr>
          <w:color w:val="0D0D0D" w:themeColor="text1" w:themeTint="F2"/>
        </w:rPr>
        <w:lastRenderedPageBreak/>
        <w:t>P3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 xml:space="preserve">Podmínky dodávky revizní činnosti na elektrickém zařízení distribučních </w:t>
      </w:r>
      <w:proofErr w:type="gramStart"/>
      <w:r w:rsidR="0000424C" w:rsidRPr="009F47CD">
        <w:rPr>
          <w:color w:val="0D0D0D" w:themeColor="text1" w:themeTint="F2"/>
        </w:rPr>
        <w:t>sítí - výchozí</w:t>
      </w:r>
      <w:proofErr w:type="gramEnd"/>
      <w:r w:rsidR="0000424C" w:rsidRPr="009F47CD">
        <w:rPr>
          <w:color w:val="0D0D0D" w:themeColor="text1" w:themeTint="F2"/>
        </w:rPr>
        <w:t xml:space="preserve"> revize pro E.ON </w:t>
      </w:r>
      <w:r w:rsidR="00170426">
        <w:rPr>
          <w:color w:val="0D0D0D" w:themeColor="text1" w:themeTint="F2"/>
        </w:rPr>
        <w:t>Distribuce, a.s.</w:t>
      </w:r>
      <w:bookmarkEnd w:id="38"/>
      <w:bookmarkEnd w:id="39"/>
      <w:bookmarkEnd w:id="40"/>
    </w:p>
    <w:p w14:paraId="307090F0" w14:textId="77777777" w:rsidR="00C738A5" w:rsidRPr="00C738A5" w:rsidRDefault="00C738A5" w:rsidP="00C738A5"/>
    <w:bookmarkStart w:id="41" w:name="_MON_1434191567"/>
    <w:bookmarkEnd w:id="41"/>
    <w:p w14:paraId="69750407" w14:textId="77777777" w:rsidR="00D47737" w:rsidRPr="00C738A5" w:rsidRDefault="00BE0DD2" w:rsidP="00C738A5">
      <w:r>
        <w:object w:dxaOrig="1632" w:dyaOrig="1044" w14:anchorId="14920E12">
          <v:shape id="_x0000_i1027" type="#_x0000_t75" style="width:82.05pt;height:51.9pt" o:ole="">
            <v:imagedata r:id="rId17" o:title=""/>
          </v:shape>
          <o:OLEObject Type="Embed" ProgID="Word.Document.8" ShapeID="_x0000_i1027" DrawAspect="Icon" ObjectID="_1729327175" r:id="rId18">
            <o:FieldCodes>\s</o:FieldCodes>
          </o:OLEObject>
        </w:object>
      </w:r>
    </w:p>
    <w:p w14:paraId="49286D44" w14:textId="77777777" w:rsidR="00C738A5" w:rsidRPr="00C738A5" w:rsidRDefault="00C738A5" w:rsidP="00C738A5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2" w:name="_Toc473630780"/>
      <w:bookmarkStart w:id="43" w:name="_Toc20476303"/>
      <w:bookmarkStart w:id="44" w:name="_Toc20476761"/>
      <w:r w:rsidRPr="00C738A5">
        <w:rPr>
          <w:color w:val="0D0D0D" w:themeColor="text1" w:themeTint="F2"/>
        </w:rPr>
        <w:lastRenderedPageBreak/>
        <w:t>P</w:t>
      </w:r>
      <w:r>
        <w:rPr>
          <w:color w:val="0D0D0D" w:themeColor="text1" w:themeTint="F2"/>
        </w:rPr>
        <w:t>4</w:t>
      </w:r>
      <w:r>
        <w:rPr>
          <w:color w:val="0D0D0D" w:themeColor="text1" w:themeTint="F2"/>
        </w:rPr>
        <w:tab/>
      </w:r>
      <w:r w:rsidRPr="00C738A5">
        <w:rPr>
          <w:color w:val="0D0D0D" w:themeColor="text1" w:themeTint="F2"/>
        </w:rPr>
        <w:t>Seznam stanoveného zařízení po opravě k provedení výchozí revize</w:t>
      </w:r>
      <w:bookmarkEnd w:id="42"/>
      <w:bookmarkEnd w:id="43"/>
      <w:bookmarkEnd w:id="44"/>
    </w:p>
    <w:p w14:paraId="2EF492AF" w14:textId="77777777" w:rsidR="00C738A5" w:rsidRDefault="00C738A5" w:rsidP="00C738A5">
      <w:pPr>
        <w:tabs>
          <w:tab w:val="left" w:pos="1485"/>
        </w:tabs>
      </w:pPr>
    </w:p>
    <w:p w14:paraId="77AC1A43" w14:textId="77777777" w:rsidR="00C738A5" w:rsidRPr="00C738A5" w:rsidRDefault="003E2D82" w:rsidP="00C738A5">
      <w:pPr>
        <w:tabs>
          <w:tab w:val="left" w:pos="1485"/>
        </w:tabs>
      </w:pPr>
      <w:r>
        <w:object w:dxaOrig="1494" w:dyaOrig="996" w14:anchorId="4232811C">
          <v:shape id="_x0000_i1028" type="#_x0000_t75" style="width:75.35pt;height:50.25pt" o:ole="">
            <v:imagedata r:id="rId19" o:title=""/>
          </v:shape>
          <o:OLEObject Type="Embed" ProgID="Excel.Sheet.12" ShapeID="_x0000_i1028" DrawAspect="Icon" ObjectID="_1729327176" r:id="rId20"/>
        </w:object>
      </w:r>
    </w:p>
    <w:sectPr w:rsidR="00C738A5" w:rsidRPr="00C738A5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0D7A59" w14:textId="77777777" w:rsidR="00BD0E58" w:rsidRDefault="00BD0E58">
      <w:r>
        <w:separator/>
      </w:r>
    </w:p>
  </w:endnote>
  <w:endnote w:type="continuationSeparator" w:id="0">
    <w:p w14:paraId="72838481" w14:textId="77777777" w:rsidR="00BD0E58" w:rsidRDefault="00BD0E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1313B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2C65C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8FEE55" w14:textId="77777777" w:rsidR="00BD0E58" w:rsidRDefault="00BD0E58">
      <w:r>
        <w:separator/>
      </w:r>
    </w:p>
  </w:footnote>
  <w:footnote w:type="continuationSeparator" w:id="0">
    <w:p w14:paraId="599E1577" w14:textId="77777777" w:rsidR="00BD0E58" w:rsidRDefault="00BD0E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1D4CC4" w:rsidRPr="00C61E55" w14:paraId="4B70B3EA" w14:textId="77777777" w:rsidTr="00FB2923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3BF59308" w14:textId="77777777" w:rsidR="001D4CC4" w:rsidRPr="000E0C52" w:rsidRDefault="001D4CC4" w:rsidP="00630DD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6603780F" wp14:editId="2E21CEE3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571678C4" w14:textId="723C347C" w:rsidR="001D4CC4" w:rsidRPr="007E3B6B" w:rsidRDefault="00D275A5" w:rsidP="00630DD0">
          <w:pPr>
            <w:pStyle w:val="ZhlavNadpis1dek"/>
            <w:spacing w:before="0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3E002E">
            <w:rPr>
              <w:bCs w:val="0"/>
              <w:noProof/>
            </w:rPr>
            <w:t>Podmínky pro</w:t>
          </w:r>
          <w:r w:rsidR="003E002E" w:rsidRPr="003E002E">
            <w:rPr>
              <w:noProof/>
            </w:rPr>
            <w:t xml:space="preserve"> revizní činnost na elektrickém zařízení distribučních sítí – výchozí revize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1423CF66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3CD82783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4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1D4CC4" w:rsidRPr="00C61E55" w14:paraId="6389DC13" w14:textId="77777777" w:rsidTr="00FB2923">
      <w:trPr>
        <w:trHeight w:val="283"/>
      </w:trPr>
      <w:tc>
        <w:tcPr>
          <w:tcW w:w="1814" w:type="dxa"/>
          <w:vMerge/>
        </w:tcPr>
        <w:p w14:paraId="3DB3045B" w14:textId="77777777" w:rsidR="001D4CC4" w:rsidRPr="00C61E55" w:rsidRDefault="001D4CC4" w:rsidP="001D4CC4">
          <w:pPr>
            <w:pStyle w:val="Tabulkanormln"/>
          </w:pPr>
        </w:p>
      </w:tc>
      <w:tc>
        <w:tcPr>
          <w:tcW w:w="4082" w:type="dxa"/>
          <w:vMerge/>
        </w:tcPr>
        <w:p w14:paraId="17BAE390" w14:textId="77777777" w:rsidR="001D4CC4" w:rsidRPr="00C61E55" w:rsidRDefault="001D4CC4" w:rsidP="001D4CC4">
          <w:pPr>
            <w:pStyle w:val="Tabulkanormln"/>
          </w:pPr>
        </w:p>
      </w:tc>
      <w:tc>
        <w:tcPr>
          <w:tcW w:w="1474" w:type="dxa"/>
          <w:vAlign w:val="center"/>
        </w:tcPr>
        <w:p w14:paraId="77B8D03E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0819DEED" w14:textId="149B867B" w:rsidR="001D4CC4" w:rsidRPr="004E70A7" w:rsidRDefault="00D275A5" w:rsidP="001D4CC4">
          <w:pPr>
            <w:pStyle w:val="Zhlavostatntext"/>
            <w:rPr>
              <w:sz w:val="20"/>
              <w:szCs w:val="20"/>
            </w:rPr>
          </w:pPr>
          <w:r w:rsidRPr="004E70A7">
            <w:rPr>
              <w:noProof/>
              <w:sz w:val="20"/>
              <w:szCs w:val="20"/>
            </w:rPr>
            <w:fldChar w:fldCharType="begin"/>
          </w:r>
          <w:r w:rsidRPr="004E70A7"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 w:rsidRPr="004E70A7">
            <w:rPr>
              <w:noProof/>
              <w:sz w:val="20"/>
              <w:szCs w:val="20"/>
            </w:rPr>
            <w:fldChar w:fldCharType="separate"/>
          </w:r>
          <w:r w:rsidR="003E002E">
            <w:rPr>
              <w:noProof/>
              <w:sz w:val="20"/>
              <w:szCs w:val="20"/>
            </w:rPr>
            <w:t>01. 10.2019</w:t>
          </w:r>
          <w:r w:rsidRPr="004E70A7">
            <w:rPr>
              <w:noProof/>
              <w:sz w:val="20"/>
              <w:szCs w:val="20"/>
            </w:rPr>
            <w:fldChar w:fldCharType="end"/>
          </w:r>
        </w:p>
      </w:tc>
    </w:tr>
    <w:tr w:rsidR="001D4CC4" w:rsidRPr="00C61E55" w14:paraId="07A2CFF8" w14:textId="77777777" w:rsidTr="00FB2923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3ACCA4A9" w14:textId="77777777" w:rsidR="001D4CC4" w:rsidRDefault="001D4CC4" w:rsidP="001D4CC4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57D5C67A" w14:textId="77777777" w:rsidR="001D4CC4" w:rsidRDefault="001D4CC4" w:rsidP="001D4CC4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3F2C236B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1B578555" w14:textId="10641074" w:rsidR="001D4CC4" w:rsidRPr="00AF7E8C" w:rsidRDefault="00D275A5" w:rsidP="001D4CC4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3E002E">
            <w:rPr>
              <w:noProof/>
              <w:szCs w:val="20"/>
            </w:rPr>
            <w:t>01. 11.</w:t>
          </w:r>
          <w:r w:rsidR="003E002E" w:rsidRPr="003E002E">
            <w:rPr>
              <w:noProof/>
            </w:rPr>
            <w:t>2019</w:t>
          </w:r>
          <w:r>
            <w:rPr>
              <w:noProof/>
            </w:rPr>
            <w:fldChar w:fldCharType="end"/>
          </w:r>
        </w:p>
      </w:tc>
    </w:tr>
    <w:tr w:rsidR="001D4CC4" w:rsidRPr="00C61E55" w14:paraId="21C6C102" w14:textId="77777777" w:rsidTr="00FB2923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0C111884" w14:textId="1E1FE714" w:rsidR="001D4CC4" w:rsidRPr="00F73419" w:rsidRDefault="00D275A5" w:rsidP="001D4CC4">
          <w:pPr>
            <w:pStyle w:val="Zhlavdokument"/>
            <w:rPr>
              <w:sz w:val="20"/>
              <w:szCs w:val="20"/>
            </w:rPr>
          </w:pPr>
          <w:r>
            <w:rPr>
              <w:b w:val="0"/>
              <w:bCs w:val="0"/>
              <w:noProof/>
              <w:sz w:val="20"/>
              <w:szCs w:val="20"/>
            </w:rPr>
            <w:fldChar w:fldCharType="begin"/>
          </w:r>
          <w:r>
            <w:rPr>
              <w:b w:val="0"/>
              <w:bCs w:val="0"/>
              <w:noProof/>
              <w:sz w:val="20"/>
              <w:szCs w:val="20"/>
            </w:rPr>
            <w:instrText xml:space="preserve"> STYLEREF  Záhlaví_dokument  \* MERGEFORMAT </w:instrText>
          </w:r>
          <w:r>
            <w:rPr>
              <w:b w:val="0"/>
              <w:bCs w:val="0"/>
              <w:noProof/>
              <w:sz w:val="20"/>
              <w:szCs w:val="20"/>
            </w:rPr>
            <w:fldChar w:fldCharType="separate"/>
          </w:r>
          <w:r w:rsidR="003E002E">
            <w:rPr>
              <w:b w:val="0"/>
              <w:bCs w:val="0"/>
              <w:noProof/>
              <w:sz w:val="20"/>
              <w:szCs w:val="20"/>
            </w:rPr>
            <w:t>Prováděcí pokyn ECD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06E63502" w14:textId="518177F6" w:rsidR="001D4CC4" w:rsidRPr="00AF7E8C" w:rsidRDefault="00D275A5" w:rsidP="001D4CC4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3E002E">
            <w:rPr>
              <w:noProof/>
            </w:rPr>
            <w:t>ECD-PP-340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488C31EB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4563D3F2" w14:textId="3CE0699F" w:rsidR="001D4CC4" w:rsidRPr="00CA427F" w:rsidRDefault="00D275A5" w:rsidP="001D4CC4">
          <w:pPr>
            <w:pStyle w:val="Zhlavdatumplatnost"/>
            <w:rPr>
              <w:bCs/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Záhlaví_revize  \* MERGEFORMAT </w:instrText>
          </w:r>
          <w:r>
            <w:rPr>
              <w:noProof/>
            </w:rPr>
            <w:fldChar w:fldCharType="separate"/>
          </w:r>
          <w:r w:rsidR="003E002E">
            <w:rPr>
              <w:noProof/>
            </w:rPr>
            <w:t>0</w:t>
          </w:r>
          <w:r>
            <w:rPr>
              <w:noProof/>
            </w:rPr>
            <w:fldChar w:fldCharType="end"/>
          </w:r>
        </w:p>
      </w:tc>
    </w:tr>
  </w:tbl>
  <w:p w14:paraId="60E73840" w14:textId="77777777" w:rsidR="009E5145" w:rsidRDefault="009E5145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6D13D2"/>
    <w:multiLevelType w:val="hybridMultilevel"/>
    <w:tmpl w:val="0E08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1D6BF5"/>
    <w:multiLevelType w:val="hybridMultilevel"/>
    <w:tmpl w:val="AC5CF2B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A54B60"/>
    <w:multiLevelType w:val="hybridMultilevel"/>
    <w:tmpl w:val="B8B0AB5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6057147"/>
    <w:multiLevelType w:val="hybridMultilevel"/>
    <w:tmpl w:val="FA04209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EB60BD"/>
    <w:multiLevelType w:val="multilevel"/>
    <w:tmpl w:val="8D36C57E"/>
    <w:numStyleLink w:val="Styl1"/>
  </w:abstractNum>
  <w:abstractNum w:abstractNumId="6" w15:restartNumberingAfterBreak="0">
    <w:nsid w:val="22DB70E9"/>
    <w:multiLevelType w:val="hybridMultilevel"/>
    <w:tmpl w:val="53764CD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8" w15:restartNumberingAfterBreak="0">
    <w:nsid w:val="31A11A7F"/>
    <w:multiLevelType w:val="hybridMultilevel"/>
    <w:tmpl w:val="618A7E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5A94136"/>
    <w:multiLevelType w:val="hybridMultilevel"/>
    <w:tmpl w:val="D7E6465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7BA2339"/>
    <w:multiLevelType w:val="hybridMultilevel"/>
    <w:tmpl w:val="FD4CF1B6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FE61F82"/>
    <w:multiLevelType w:val="hybridMultilevel"/>
    <w:tmpl w:val="090C84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85A4E6B"/>
    <w:multiLevelType w:val="multilevel"/>
    <w:tmpl w:val="2C4A7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5" w15:restartNumberingAfterBreak="0">
    <w:nsid w:val="59A3074A"/>
    <w:multiLevelType w:val="hybridMultilevel"/>
    <w:tmpl w:val="AFCEEC5A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F8D6FBC"/>
    <w:multiLevelType w:val="multilevel"/>
    <w:tmpl w:val="8D36C57E"/>
    <w:styleLink w:val="Styl1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0781957"/>
    <w:multiLevelType w:val="multilevel"/>
    <w:tmpl w:val="7284C4A4"/>
    <w:lvl w:ilvl="0">
      <w:start w:val="16"/>
      <w:numFmt w:val="upperLetter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471198A"/>
    <w:multiLevelType w:val="hybridMultilevel"/>
    <w:tmpl w:val="E1D06D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64875B32"/>
    <w:multiLevelType w:val="hybridMultilevel"/>
    <w:tmpl w:val="A518F5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4A4416E"/>
    <w:multiLevelType w:val="hybridMultilevel"/>
    <w:tmpl w:val="7258369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F5471F"/>
    <w:multiLevelType w:val="hybridMultilevel"/>
    <w:tmpl w:val="4B349F24"/>
    <w:lvl w:ilvl="0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9F5E6C"/>
    <w:multiLevelType w:val="multilevel"/>
    <w:tmpl w:val="62920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40" w:hanging="48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4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B4D2A70"/>
    <w:multiLevelType w:val="hybridMultilevel"/>
    <w:tmpl w:val="94D057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A25C4"/>
    <w:multiLevelType w:val="hybridMultilevel"/>
    <w:tmpl w:val="21EA834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76C948A5"/>
    <w:multiLevelType w:val="hybridMultilevel"/>
    <w:tmpl w:val="5CA466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76F73697"/>
    <w:multiLevelType w:val="hybridMultilevel"/>
    <w:tmpl w:val="1D2A2B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7"/>
  </w:num>
  <w:num w:numId="3">
    <w:abstractNumId w:val="24"/>
  </w:num>
  <w:num w:numId="4">
    <w:abstractNumId w:val="18"/>
  </w:num>
  <w:num w:numId="5">
    <w:abstractNumId w:val="0"/>
  </w:num>
  <w:num w:numId="6">
    <w:abstractNumId w:val="16"/>
  </w:num>
  <w:num w:numId="7">
    <w:abstractNumId w:val="26"/>
  </w:num>
  <w:num w:numId="8">
    <w:abstractNumId w:val="20"/>
  </w:num>
  <w:num w:numId="9">
    <w:abstractNumId w:val="19"/>
  </w:num>
  <w:num w:numId="10">
    <w:abstractNumId w:val="3"/>
  </w:num>
  <w:num w:numId="11">
    <w:abstractNumId w:val="8"/>
  </w:num>
  <w:num w:numId="12">
    <w:abstractNumId w:val="29"/>
  </w:num>
  <w:num w:numId="13">
    <w:abstractNumId w:val="6"/>
  </w:num>
  <w:num w:numId="14">
    <w:abstractNumId w:val="11"/>
  </w:num>
  <w:num w:numId="15">
    <w:abstractNumId w:val="30"/>
  </w:num>
  <w:num w:numId="16">
    <w:abstractNumId w:val="2"/>
  </w:num>
  <w:num w:numId="17">
    <w:abstractNumId w:val="28"/>
  </w:num>
  <w:num w:numId="18">
    <w:abstractNumId w:val="27"/>
  </w:num>
  <w:num w:numId="19">
    <w:abstractNumId w:val="25"/>
  </w:num>
  <w:num w:numId="20">
    <w:abstractNumId w:val="4"/>
  </w:num>
  <w:num w:numId="21">
    <w:abstractNumId w:val="1"/>
  </w:num>
  <w:num w:numId="22">
    <w:abstractNumId w:val="22"/>
  </w:num>
  <w:num w:numId="23">
    <w:abstractNumId w:val="9"/>
  </w:num>
  <w:num w:numId="24">
    <w:abstractNumId w:val="7"/>
  </w:num>
  <w:num w:numId="25">
    <w:abstractNumId w:val="12"/>
  </w:num>
  <w:num w:numId="26">
    <w:abstractNumId w:val="10"/>
  </w:num>
  <w:num w:numId="27">
    <w:abstractNumId w:val="15"/>
  </w:num>
  <w:num w:numId="2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</w:num>
  <w:num w:numId="33">
    <w:abstractNumId w:val="7"/>
  </w:num>
  <w:num w:numId="34">
    <w:abstractNumId w:val="21"/>
  </w:num>
  <w:num w:numId="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965"/>
    <w:rsid w:val="00000739"/>
    <w:rsid w:val="00003B78"/>
    <w:rsid w:val="0000424C"/>
    <w:rsid w:val="000044EA"/>
    <w:rsid w:val="00004A3F"/>
    <w:rsid w:val="00010AF7"/>
    <w:rsid w:val="00012281"/>
    <w:rsid w:val="000127BF"/>
    <w:rsid w:val="00020D2E"/>
    <w:rsid w:val="00021507"/>
    <w:rsid w:val="00023679"/>
    <w:rsid w:val="00024D6C"/>
    <w:rsid w:val="00024E22"/>
    <w:rsid w:val="000273D7"/>
    <w:rsid w:val="00033B9E"/>
    <w:rsid w:val="00050F66"/>
    <w:rsid w:val="00051A73"/>
    <w:rsid w:val="00052A88"/>
    <w:rsid w:val="0005486B"/>
    <w:rsid w:val="000601EA"/>
    <w:rsid w:val="00060A67"/>
    <w:rsid w:val="00065156"/>
    <w:rsid w:val="0006766F"/>
    <w:rsid w:val="0007076D"/>
    <w:rsid w:val="00071249"/>
    <w:rsid w:val="000802DD"/>
    <w:rsid w:val="000867E8"/>
    <w:rsid w:val="00086BD6"/>
    <w:rsid w:val="00086D09"/>
    <w:rsid w:val="000944A2"/>
    <w:rsid w:val="00096787"/>
    <w:rsid w:val="000A3D17"/>
    <w:rsid w:val="000A41D7"/>
    <w:rsid w:val="000A618C"/>
    <w:rsid w:val="000B2EB6"/>
    <w:rsid w:val="000B4AD1"/>
    <w:rsid w:val="000B4B16"/>
    <w:rsid w:val="000C31A5"/>
    <w:rsid w:val="000C742C"/>
    <w:rsid w:val="000D2063"/>
    <w:rsid w:val="000D7EBC"/>
    <w:rsid w:val="000E0C52"/>
    <w:rsid w:val="000E1A90"/>
    <w:rsid w:val="000E4B1E"/>
    <w:rsid w:val="000E4D19"/>
    <w:rsid w:val="000F18E9"/>
    <w:rsid w:val="000F2B90"/>
    <w:rsid w:val="000F7FBD"/>
    <w:rsid w:val="001008D9"/>
    <w:rsid w:val="00102CAF"/>
    <w:rsid w:val="00105F2A"/>
    <w:rsid w:val="00112C88"/>
    <w:rsid w:val="001174BC"/>
    <w:rsid w:val="001258FE"/>
    <w:rsid w:val="00125FE9"/>
    <w:rsid w:val="00135061"/>
    <w:rsid w:val="00142BA5"/>
    <w:rsid w:val="00146FA7"/>
    <w:rsid w:val="00150645"/>
    <w:rsid w:val="0015069A"/>
    <w:rsid w:val="00150B88"/>
    <w:rsid w:val="001553D2"/>
    <w:rsid w:val="00155AB6"/>
    <w:rsid w:val="00156FFA"/>
    <w:rsid w:val="0015734B"/>
    <w:rsid w:val="001615E1"/>
    <w:rsid w:val="00170426"/>
    <w:rsid w:val="001722A9"/>
    <w:rsid w:val="0017713E"/>
    <w:rsid w:val="00186243"/>
    <w:rsid w:val="0018707F"/>
    <w:rsid w:val="0018776B"/>
    <w:rsid w:val="00195A01"/>
    <w:rsid w:val="00195D23"/>
    <w:rsid w:val="001A33B2"/>
    <w:rsid w:val="001A62F0"/>
    <w:rsid w:val="001B0BA0"/>
    <w:rsid w:val="001B277E"/>
    <w:rsid w:val="001C0731"/>
    <w:rsid w:val="001D28C2"/>
    <w:rsid w:val="001D4CC4"/>
    <w:rsid w:val="001D535A"/>
    <w:rsid w:val="001D5461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35FA2"/>
    <w:rsid w:val="002405B5"/>
    <w:rsid w:val="00244762"/>
    <w:rsid w:val="0025114B"/>
    <w:rsid w:val="002521F1"/>
    <w:rsid w:val="00253380"/>
    <w:rsid w:val="0026326E"/>
    <w:rsid w:val="002677A2"/>
    <w:rsid w:val="00271654"/>
    <w:rsid w:val="00275056"/>
    <w:rsid w:val="00275560"/>
    <w:rsid w:val="002937A9"/>
    <w:rsid w:val="00293E0C"/>
    <w:rsid w:val="002A2949"/>
    <w:rsid w:val="002A2D01"/>
    <w:rsid w:val="002A354D"/>
    <w:rsid w:val="002A4DD9"/>
    <w:rsid w:val="002C06C6"/>
    <w:rsid w:val="002C1C36"/>
    <w:rsid w:val="002C21BC"/>
    <w:rsid w:val="002C311B"/>
    <w:rsid w:val="002D40A7"/>
    <w:rsid w:val="002D79A7"/>
    <w:rsid w:val="002E344C"/>
    <w:rsid w:val="002E3829"/>
    <w:rsid w:val="002E54B2"/>
    <w:rsid w:val="002E6CF6"/>
    <w:rsid w:val="002F55F7"/>
    <w:rsid w:val="0030596F"/>
    <w:rsid w:val="00310221"/>
    <w:rsid w:val="0031069F"/>
    <w:rsid w:val="003113B8"/>
    <w:rsid w:val="00311842"/>
    <w:rsid w:val="003118D1"/>
    <w:rsid w:val="00314B8F"/>
    <w:rsid w:val="0031602F"/>
    <w:rsid w:val="00316C35"/>
    <w:rsid w:val="00321037"/>
    <w:rsid w:val="00322432"/>
    <w:rsid w:val="0032704D"/>
    <w:rsid w:val="00327C9E"/>
    <w:rsid w:val="00333232"/>
    <w:rsid w:val="0034062E"/>
    <w:rsid w:val="00341ED4"/>
    <w:rsid w:val="00342870"/>
    <w:rsid w:val="00343410"/>
    <w:rsid w:val="00346577"/>
    <w:rsid w:val="00352660"/>
    <w:rsid w:val="00353FA1"/>
    <w:rsid w:val="00356A56"/>
    <w:rsid w:val="003612D2"/>
    <w:rsid w:val="00363C6E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A4F71"/>
    <w:rsid w:val="003C37D5"/>
    <w:rsid w:val="003C7436"/>
    <w:rsid w:val="003E002E"/>
    <w:rsid w:val="003E2D82"/>
    <w:rsid w:val="003E3A3E"/>
    <w:rsid w:val="003F263B"/>
    <w:rsid w:val="003F375C"/>
    <w:rsid w:val="003F72FA"/>
    <w:rsid w:val="00402C37"/>
    <w:rsid w:val="0040585A"/>
    <w:rsid w:val="00410351"/>
    <w:rsid w:val="0041161A"/>
    <w:rsid w:val="00412DD5"/>
    <w:rsid w:val="00414486"/>
    <w:rsid w:val="004161AD"/>
    <w:rsid w:val="00416450"/>
    <w:rsid w:val="00416FF7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548F6"/>
    <w:rsid w:val="00455D37"/>
    <w:rsid w:val="004601EF"/>
    <w:rsid w:val="00466B60"/>
    <w:rsid w:val="0047264A"/>
    <w:rsid w:val="00474B1D"/>
    <w:rsid w:val="004754AE"/>
    <w:rsid w:val="00476718"/>
    <w:rsid w:val="004777C0"/>
    <w:rsid w:val="00487933"/>
    <w:rsid w:val="00492789"/>
    <w:rsid w:val="0049289A"/>
    <w:rsid w:val="00495275"/>
    <w:rsid w:val="004963F1"/>
    <w:rsid w:val="0049645C"/>
    <w:rsid w:val="004A21DD"/>
    <w:rsid w:val="004A5DE0"/>
    <w:rsid w:val="004A7B9A"/>
    <w:rsid w:val="004B4C89"/>
    <w:rsid w:val="004C1180"/>
    <w:rsid w:val="004C6812"/>
    <w:rsid w:val="004D0603"/>
    <w:rsid w:val="004D1685"/>
    <w:rsid w:val="004D2D75"/>
    <w:rsid w:val="004D408C"/>
    <w:rsid w:val="004D6E88"/>
    <w:rsid w:val="004E159C"/>
    <w:rsid w:val="004E1BB9"/>
    <w:rsid w:val="004E70A7"/>
    <w:rsid w:val="004F0589"/>
    <w:rsid w:val="004F0B18"/>
    <w:rsid w:val="004F2E63"/>
    <w:rsid w:val="00505FAC"/>
    <w:rsid w:val="00512FF8"/>
    <w:rsid w:val="00514500"/>
    <w:rsid w:val="00516C02"/>
    <w:rsid w:val="005210E1"/>
    <w:rsid w:val="00534BBC"/>
    <w:rsid w:val="005361E6"/>
    <w:rsid w:val="00541FB5"/>
    <w:rsid w:val="005515DD"/>
    <w:rsid w:val="0055178A"/>
    <w:rsid w:val="00555774"/>
    <w:rsid w:val="005572BB"/>
    <w:rsid w:val="00557C70"/>
    <w:rsid w:val="0056337D"/>
    <w:rsid w:val="00575233"/>
    <w:rsid w:val="00576C7A"/>
    <w:rsid w:val="00580D1B"/>
    <w:rsid w:val="00581BC8"/>
    <w:rsid w:val="00581DF3"/>
    <w:rsid w:val="00584F76"/>
    <w:rsid w:val="0058601D"/>
    <w:rsid w:val="0058793C"/>
    <w:rsid w:val="00587EEF"/>
    <w:rsid w:val="00591CC2"/>
    <w:rsid w:val="00597E70"/>
    <w:rsid w:val="005A2360"/>
    <w:rsid w:val="005A6714"/>
    <w:rsid w:val="005A7C94"/>
    <w:rsid w:val="005B0831"/>
    <w:rsid w:val="005B3040"/>
    <w:rsid w:val="005B5E94"/>
    <w:rsid w:val="005B752D"/>
    <w:rsid w:val="005B7863"/>
    <w:rsid w:val="005C3F77"/>
    <w:rsid w:val="005C50AA"/>
    <w:rsid w:val="005D3157"/>
    <w:rsid w:val="005D4087"/>
    <w:rsid w:val="005D4495"/>
    <w:rsid w:val="005D46DD"/>
    <w:rsid w:val="005D685B"/>
    <w:rsid w:val="005D7572"/>
    <w:rsid w:val="005E60F0"/>
    <w:rsid w:val="005F04C8"/>
    <w:rsid w:val="005F5955"/>
    <w:rsid w:val="00601761"/>
    <w:rsid w:val="00604696"/>
    <w:rsid w:val="0060652D"/>
    <w:rsid w:val="00607FA8"/>
    <w:rsid w:val="006107ED"/>
    <w:rsid w:val="006134DF"/>
    <w:rsid w:val="00616535"/>
    <w:rsid w:val="00621F92"/>
    <w:rsid w:val="00622358"/>
    <w:rsid w:val="006255D0"/>
    <w:rsid w:val="006308F7"/>
    <w:rsid w:val="00630DD0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64D59"/>
    <w:rsid w:val="00670F12"/>
    <w:rsid w:val="00680406"/>
    <w:rsid w:val="00683D0C"/>
    <w:rsid w:val="00684250"/>
    <w:rsid w:val="006862A2"/>
    <w:rsid w:val="00691B2A"/>
    <w:rsid w:val="00693020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33D0"/>
    <w:rsid w:val="006E4802"/>
    <w:rsid w:val="006F1146"/>
    <w:rsid w:val="006F6B2B"/>
    <w:rsid w:val="006F7AD1"/>
    <w:rsid w:val="00702928"/>
    <w:rsid w:val="00702C83"/>
    <w:rsid w:val="00703561"/>
    <w:rsid w:val="007102CE"/>
    <w:rsid w:val="007106C9"/>
    <w:rsid w:val="007131FE"/>
    <w:rsid w:val="0071545C"/>
    <w:rsid w:val="007154C5"/>
    <w:rsid w:val="00716B1C"/>
    <w:rsid w:val="00720E94"/>
    <w:rsid w:val="00720FCB"/>
    <w:rsid w:val="00721DFC"/>
    <w:rsid w:val="00722EE9"/>
    <w:rsid w:val="007360C7"/>
    <w:rsid w:val="007409C2"/>
    <w:rsid w:val="007447F2"/>
    <w:rsid w:val="00744ABA"/>
    <w:rsid w:val="00751AB7"/>
    <w:rsid w:val="00757EC1"/>
    <w:rsid w:val="00760D07"/>
    <w:rsid w:val="00760DFD"/>
    <w:rsid w:val="00763686"/>
    <w:rsid w:val="0076384C"/>
    <w:rsid w:val="00765A92"/>
    <w:rsid w:val="00765B58"/>
    <w:rsid w:val="00782808"/>
    <w:rsid w:val="007928E3"/>
    <w:rsid w:val="00793B09"/>
    <w:rsid w:val="00795AD6"/>
    <w:rsid w:val="007A25D4"/>
    <w:rsid w:val="007A3E08"/>
    <w:rsid w:val="007A4BB8"/>
    <w:rsid w:val="007A607B"/>
    <w:rsid w:val="007A664D"/>
    <w:rsid w:val="007A7217"/>
    <w:rsid w:val="007A7C3D"/>
    <w:rsid w:val="007B00A5"/>
    <w:rsid w:val="007B0BD3"/>
    <w:rsid w:val="007B0E70"/>
    <w:rsid w:val="007B1B80"/>
    <w:rsid w:val="007B343E"/>
    <w:rsid w:val="007B4838"/>
    <w:rsid w:val="007B5D79"/>
    <w:rsid w:val="007C33E0"/>
    <w:rsid w:val="007C79B1"/>
    <w:rsid w:val="007D3F33"/>
    <w:rsid w:val="007D4306"/>
    <w:rsid w:val="007D5100"/>
    <w:rsid w:val="007D5180"/>
    <w:rsid w:val="007D592E"/>
    <w:rsid w:val="007D75AA"/>
    <w:rsid w:val="007E3B6B"/>
    <w:rsid w:val="007E3CCE"/>
    <w:rsid w:val="007E552A"/>
    <w:rsid w:val="007E714A"/>
    <w:rsid w:val="007E764D"/>
    <w:rsid w:val="007F177A"/>
    <w:rsid w:val="007F60E7"/>
    <w:rsid w:val="007F674D"/>
    <w:rsid w:val="007F6AA1"/>
    <w:rsid w:val="008047E8"/>
    <w:rsid w:val="00814721"/>
    <w:rsid w:val="0081486D"/>
    <w:rsid w:val="00814A77"/>
    <w:rsid w:val="00817D40"/>
    <w:rsid w:val="00820A6F"/>
    <w:rsid w:val="00824255"/>
    <w:rsid w:val="00824AEC"/>
    <w:rsid w:val="00824F11"/>
    <w:rsid w:val="0082593A"/>
    <w:rsid w:val="008279AA"/>
    <w:rsid w:val="00827E34"/>
    <w:rsid w:val="0083332F"/>
    <w:rsid w:val="008336A8"/>
    <w:rsid w:val="008378B5"/>
    <w:rsid w:val="008401C9"/>
    <w:rsid w:val="00840B83"/>
    <w:rsid w:val="0084295E"/>
    <w:rsid w:val="00845547"/>
    <w:rsid w:val="00846D35"/>
    <w:rsid w:val="008478AE"/>
    <w:rsid w:val="00855797"/>
    <w:rsid w:val="00856690"/>
    <w:rsid w:val="0085704D"/>
    <w:rsid w:val="00862FD6"/>
    <w:rsid w:val="00866B28"/>
    <w:rsid w:val="0086784B"/>
    <w:rsid w:val="00867869"/>
    <w:rsid w:val="008740F8"/>
    <w:rsid w:val="00876FF9"/>
    <w:rsid w:val="00881D1E"/>
    <w:rsid w:val="00883E8B"/>
    <w:rsid w:val="0088545D"/>
    <w:rsid w:val="00887019"/>
    <w:rsid w:val="008874DF"/>
    <w:rsid w:val="0088770C"/>
    <w:rsid w:val="008914C2"/>
    <w:rsid w:val="00893930"/>
    <w:rsid w:val="00893C82"/>
    <w:rsid w:val="008961D7"/>
    <w:rsid w:val="00896D66"/>
    <w:rsid w:val="00897967"/>
    <w:rsid w:val="008A344A"/>
    <w:rsid w:val="008A5BA2"/>
    <w:rsid w:val="008A5D55"/>
    <w:rsid w:val="008B0BD3"/>
    <w:rsid w:val="008B726A"/>
    <w:rsid w:val="008C59CE"/>
    <w:rsid w:val="008C5F5B"/>
    <w:rsid w:val="008C6500"/>
    <w:rsid w:val="008D1F25"/>
    <w:rsid w:val="008D32DF"/>
    <w:rsid w:val="008D4186"/>
    <w:rsid w:val="008D485A"/>
    <w:rsid w:val="008D4AD4"/>
    <w:rsid w:val="008D6428"/>
    <w:rsid w:val="008D78ED"/>
    <w:rsid w:val="008E0354"/>
    <w:rsid w:val="008E5152"/>
    <w:rsid w:val="008E554C"/>
    <w:rsid w:val="008F35F7"/>
    <w:rsid w:val="008F416C"/>
    <w:rsid w:val="00901388"/>
    <w:rsid w:val="00901B3D"/>
    <w:rsid w:val="00902DB8"/>
    <w:rsid w:val="0090470B"/>
    <w:rsid w:val="00904EAC"/>
    <w:rsid w:val="00905CD9"/>
    <w:rsid w:val="0091007B"/>
    <w:rsid w:val="00911190"/>
    <w:rsid w:val="009136A1"/>
    <w:rsid w:val="00913712"/>
    <w:rsid w:val="00917234"/>
    <w:rsid w:val="009216DB"/>
    <w:rsid w:val="00922313"/>
    <w:rsid w:val="00923739"/>
    <w:rsid w:val="00924C0C"/>
    <w:rsid w:val="0092503C"/>
    <w:rsid w:val="00927902"/>
    <w:rsid w:val="0093753E"/>
    <w:rsid w:val="00940958"/>
    <w:rsid w:val="0095027D"/>
    <w:rsid w:val="00950F7A"/>
    <w:rsid w:val="00951FA2"/>
    <w:rsid w:val="00954388"/>
    <w:rsid w:val="00954EA5"/>
    <w:rsid w:val="009622AA"/>
    <w:rsid w:val="00963C2D"/>
    <w:rsid w:val="00974D65"/>
    <w:rsid w:val="00995CCE"/>
    <w:rsid w:val="00996526"/>
    <w:rsid w:val="00996550"/>
    <w:rsid w:val="009A64C7"/>
    <w:rsid w:val="009B0697"/>
    <w:rsid w:val="009B11EA"/>
    <w:rsid w:val="009B4AF5"/>
    <w:rsid w:val="009B52A1"/>
    <w:rsid w:val="009B7E41"/>
    <w:rsid w:val="009C2588"/>
    <w:rsid w:val="009C3140"/>
    <w:rsid w:val="009C35E4"/>
    <w:rsid w:val="009C4223"/>
    <w:rsid w:val="009C5ADA"/>
    <w:rsid w:val="009D1EEF"/>
    <w:rsid w:val="009D3239"/>
    <w:rsid w:val="009D3D35"/>
    <w:rsid w:val="009E5145"/>
    <w:rsid w:val="009F0E0F"/>
    <w:rsid w:val="009F3B0B"/>
    <w:rsid w:val="009F47CD"/>
    <w:rsid w:val="00A00AB6"/>
    <w:rsid w:val="00A0255E"/>
    <w:rsid w:val="00A04322"/>
    <w:rsid w:val="00A07EC7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523C"/>
    <w:rsid w:val="00A52D37"/>
    <w:rsid w:val="00A54537"/>
    <w:rsid w:val="00A62418"/>
    <w:rsid w:val="00A667F6"/>
    <w:rsid w:val="00A6682E"/>
    <w:rsid w:val="00A6723E"/>
    <w:rsid w:val="00A73E8B"/>
    <w:rsid w:val="00A75E1F"/>
    <w:rsid w:val="00A7624A"/>
    <w:rsid w:val="00A80B7F"/>
    <w:rsid w:val="00A8768B"/>
    <w:rsid w:val="00A92998"/>
    <w:rsid w:val="00A95140"/>
    <w:rsid w:val="00A971FE"/>
    <w:rsid w:val="00AA2788"/>
    <w:rsid w:val="00AB6F05"/>
    <w:rsid w:val="00AB779D"/>
    <w:rsid w:val="00AB7E13"/>
    <w:rsid w:val="00AC0197"/>
    <w:rsid w:val="00AC3C48"/>
    <w:rsid w:val="00AC4552"/>
    <w:rsid w:val="00AC48F4"/>
    <w:rsid w:val="00AC70D0"/>
    <w:rsid w:val="00AC7888"/>
    <w:rsid w:val="00AD355B"/>
    <w:rsid w:val="00AD3FFD"/>
    <w:rsid w:val="00AD41AB"/>
    <w:rsid w:val="00AD4258"/>
    <w:rsid w:val="00AD4578"/>
    <w:rsid w:val="00AD48B7"/>
    <w:rsid w:val="00AD5B61"/>
    <w:rsid w:val="00AE20C2"/>
    <w:rsid w:val="00AE3E66"/>
    <w:rsid w:val="00AF29AF"/>
    <w:rsid w:val="00AF7133"/>
    <w:rsid w:val="00AF725E"/>
    <w:rsid w:val="00AF74C8"/>
    <w:rsid w:val="00AF7E8C"/>
    <w:rsid w:val="00B0020A"/>
    <w:rsid w:val="00B002C6"/>
    <w:rsid w:val="00B027DD"/>
    <w:rsid w:val="00B03282"/>
    <w:rsid w:val="00B05618"/>
    <w:rsid w:val="00B067E1"/>
    <w:rsid w:val="00B07440"/>
    <w:rsid w:val="00B1121D"/>
    <w:rsid w:val="00B14539"/>
    <w:rsid w:val="00B16059"/>
    <w:rsid w:val="00B403A6"/>
    <w:rsid w:val="00B40E52"/>
    <w:rsid w:val="00B42FCE"/>
    <w:rsid w:val="00B437B8"/>
    <w:rsid w:val="00B517E5"/>
    <w:rsid w:val="00B61002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2A86"/>
    <w:rsid w:val="00B93120"/>
    <w:rsid w:val="00B950E5"/>
    <w:rsid w:val="00B95C1A"/>
    <w:rsid w:val="00BA191A"/>
    <w:rsid w:val="00BA6742"/>
    <w:rsid w:val="00BA7CE8"/>
    <w:rsid w:val="00BC20CC"/>
    <w:rsid w:val="00BC6A4C"/>
    <w:rsid w:val="00BD09B1"/>
    <w:rsid w:val="00BD0E58"/>
    <w:rsid w:val="00BD41A3"/>
    <w:rsid w:val="00BD492A"/>
    <w:rsid w:val="00BD4B1D"/>
    <w:rsid w:val="00BD5F19"/>
    <w:rsid w:val="00BE0DD2"/>
    <w:rsid w:val="00BF7D44"/>
    <w:rsid w:val="00C04A18"/>
    <w:rsid w:val="00C062D1"/>
    <w:rsid w:val="00C21B94"/>
    <w:rsid w:val="00C25434"/>
    <w:rsid w:val="00C308C0"/>
    <w:rsid w:val="00C36E18"/>
    <w:rsid w:val="00C44D0D"/>
    <w:rsid w:val="00C45201"/>
    <w:rsid w:val="00C462A2"/>
    <w:rsid w:val="00C46DAD"/>
    <w:rsid w:val="00C52ACE"/>
    <w:rsid w:val="00C6113E"/>
    <w:rsid w:val="00C61E55"/>
    <w:rsid w:val="00C6365C"/>
    <w:rsid w:val="00C71AA9"/>
    <w:rsid w:val="00C73720"/>
    <w:rsid w:val="00C738A5"/>
    <w:rsid w:val="00C73CB6"/>
    <w:rsid w:val="00C741D3"/>
    <w:rsid w:val="00C750F3"/>
    <w:rsid w:val="00C75C12"/>
    <w:rsid w:val="00C75C6C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965"/>
    <w:rsid w:val="00CB1A66"/>
    <w:rsid w:val="00CB40FD"/>
    <w:rsid w:val="00CC1C6D"/>
    <w:rsid w:val="00CC25BB"/>
    <w:rsid w:val="00CC2652"/>
    <w:rsid w:val="00CC2B0A"/>
    <w:rsid w:val="00CC30F8"/>
    <w:rsid w:val="00CC4349"/>
    <w:rsid w:val="00CC5045"/>
    <w:rsid w:val="00CC510D"/>
    <w:rsid w:val="00CC6144"/>
    <w:rsid w:val="00CD5D3F"/>
    <w:rsid w:val="00CE20B1"/>
    <w:rsid w:val="00CE2663"/>
    <w:rsid w:val="00CF2043"/>
    <w:rsid w:val="00CF3E7A"/>
    <w:rsid w:val="00D04168"/>
    <w:rsid w:val="00D1184C"/>
    <w:rsid w:val="00D15A09"/>
    <w:rsid w:val="00D161FD"/>
    <w:rsid w:val="00D16AEA"/>
    <w:rsid w:val="00D17AD5"/>
    <w:rsid w:val="00D21168"/>
    <w:rsid w:val="00D21616"/>
    <w:rsid w:val="00D2293E"/>
    <w:rsid w:val="00D22944"/>
    <w:rsid w:val="00D22A46"/>
    <w:rsid w:val="00D25B51"/>
    <w:rsid w:val="00D275A5"/>
    <w:rsid w:val="00D2767E"/>
    <w:rsid w:val="00D33F79"/>
    <w:rsid w:val="00D37BFF"/>
    <w:rsid w:val="00D41EE2"/>
    <w:rsid w:val="00D423FB"/>
    <w:rsid w:val="00D4250E"/>
    <w:rsid w:val="00D4344F"/>
    <w:rsid w:val="00D47737"/>
    <w:rsid w:val="00D508D7"/>
    <w:rsid w:val="00D53C28"/>
    <w:rsid w:val="00D53CC6"/>
    <w:rsid w:val="00D5613E"/>
    <w:rsid w:val="00D61CE5"/>
    <w:rsid w:val="00D61F05"/>
    <w:rsid w:val="00D64808"/>
    <w:rsid w:val="00D73030"/>
    <w:rsid w:val="00D74C4F"/>
    <w:rsid w:val="00D76CD0"/>
    <w:rsid w:val="00D80F65"/>
    <w:rsid w:val="00D90138"/>
    <w:rsid w:val="00D93E25"/>
    <w:rsid w:val="00D94A1B"/>
    <w:rsid w:val="00DA0223"/>
    <w:rsid w:val="00DA04CA"/>
    <w:rsid w:val="00DA0CF0"/>
    <w:rsid w:val="00DA167A"/>
    <w:rsid w:val="00DA53FB"/>
    <w:rsid w:val="00DA5406"/>
    <w:rsid w:val="00DA5940"/>
    <w:rsid w:val="00DA77A2"/>
    <w:rsid w:val="00DB1CB9"/>
    <w:rsid w:val="00DB6802"/>
    <w:rsid w:val="00DB7AC7"/>
    <w:rsid w:val="00DC1BA8"/>
    <w:rsid w:val="00DC3AC6"/>
    <w:rsid w:val="00DC3BB1"/>
    <w:rsid w:val="00DC4965"/>
    <w:rsid w:val="00DD0CF1"/>
    <w:rsid w:val="00DD204F"/>
    <w:rsid w:val="00DD69D3"/>
    <w:rsid w:val="00DE1DDC"/>
    <w:rsid w:val="00DE344D"/>
    <w:rsid w:val="00DE53A2"/>
    <w:rsid w:val="00DE5488"/>
    <w:rsid w:val="00DF366B"/>
    <w:rsid w:val="00DF5BEB"/>
    <w:rsid w:val="00E0153B"/>
    <w:rsid w:val="00E052C4"/>
    <w:rsid w:val="00E066BD"/>
    <w:rsid w:val="00E1001B"/>
    <w:rsid w:val="00E105AD"/>
    <w:rsid w:val="00E11C40"/>
    <w:rsid w:val="00E2097D"/>
    <w:rsid w:val="00E2448A"/>
    <w:rsid w:val="00E259F9"/>
    <w:rsid w:val="00E25EFB"/>
    <w:rsid w:val="00E25FA9"/>
    <w:rsid w:val="00E307FA"/>
    <w:rsid w:val="00E36254"/>
    <w:rsid w:val="00E5116C"/>
    <w:rsid w:val="00E61504"/>
    <w:rsid w:val="00E61F33"/>
    <w:rsid w:val="00E67D2B"/>
    <w:rsid w:val="00E73229"/>
    <w:rsid w:val="00E738AD"/>
    <w:rsid w:val="00E73CA6"/>
    <w:rsid w:val="00E81C31"/>
    <w:rsid w:val="00E82A03"/>
    <w:rsid w:val="00E82DE0"/>
    <w:rsid w:val="00E83761"/>
    <w:rsid w:val="00E871AF"/>
    <w:rsid w:val="00E975B7"/>
    <w:rsid w:val="00EA2669"/>
    <w:rsid w:val="00EA41B3"/>
    <w:rsid w:val="00EB0EFD"/>
    <w:rsid w:val="00EB31A1"/>
    <w:rsid w:val="00EB4AFC"/>
    <w:rsid w:val="00EC2C41"/>
    <w:rsid w:val="00EC2ED5"/>
    <w:rsid w:val="00EC5E9B"/>
    <w:rsid w:val="00EC7ECB"/>
    <w:rsid w:val="00ED285E"/>
    <w:rsid w:val="00ED4769"/>
    <w:rsid w:val="00ED71E1"/>
    <w:rsid w:val="00EE0415"/>
    <w:rsid w:val="00EE5254"/>
    <w:rsid w:val="00EF04D0"/>
    <w:rsid w:val="00EF16B4"/>
    <w:rsid w:val="00EF5EE1"/>
    <w:rsid w:val="00EF7FCF"/>
    <w:rsid w:val="00F05124"/>
    <w:rsid w:val="00F05392"/>
    <w:rsid w:val="00F07FBD"/>
    <w:rsid w:val="00F16D99"/>
    <w:rsid w:val="00F21BB0"/>
    <w:rsid w:val="00F235E9"/>
    <w:rsid w:val="00F23B89"/>
    <w:rsid w:val="00F26BDC"/>
    <w:rsid w:val="00F27C90"/>
    <w:rsid w:val="00F31F3C"/>
    <w:rsid w:val="00F40CA9"/>
    <w:rsid w:val="00F417E2"/>
    <w:rsid w:val="00F43304"/>
    <w:rsid w:val="00F46F04"/>
    <w:rsid w:val="00F476D6"/>
    <w:rsid w:val="00F47834"/>
    <w:rsid w:val="00F47DFE"/>
    <w:rsid w:val="00F560B5"/>
    <w:rsid w:val="00F56B02"/>
    <w:rsid w:val="00F64B1F"/>
    <w:rsid w:val="00F64CCA"/>
    <w:rsid w:val="00F65738"/>
    <w:rsid w:val="00F66746"/>
    <w:rsid w:val="00F71978"/>
    <w:rsid w:val="00F72718"/>
    <w:rsid w:val="00F74A60"/>
    <w:rsid w:val="00F77991"/>
    <w:rsid w:val="00F8409D"/>
    <w:rsid w:val="00F86946"/>
    <w:rsid w:val="00F911BB"/>
    <w:rsid w:val="00F9131B"/>
    <w:rsid w:val="00F9249A"/>
    <w:rsid w:val="00F96C52"/>
    <w:rsid w:val="00F97C20"/>
    <w:rsid w:val="00FA01BD"/>
    <w:rsid w:val="00FA0758"/>
    <w:rsid w:val="00FA2C36"/>
    <w:rsid w:val="00FA5256"/>
    <w:rsid w:val="00FA7E1B"/>
    <w:rsid w:val="00FB2F1E"/>
    <w:rsid w:val="00FB4A6A"/>
    <w:rsid w:val="00FB6DFD"/>
    <w:rsid w:val="00FB6F43"/>
    <w:rsid w:val="00FC2136"/>
    <w:rsid w:val="00FC3F8F"/>
    <w:rsid w:val="00FC6BEB"/>
    <w:rsid w:val="00FD5B86"/>
    <w:rsid w:val="00FE28EF"/>
    <w:rsid w:val="00FE7B4C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D07C4C9"/>
  <w15:docId w15:val="{4D5EB621-D9D8-4F0B-ABC7-3AFDC4B82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uiPriority="9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024D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46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Word_97_-_2003_Document2.doc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ti.eon.cz/partnersky-portal/sign" TargetMode="External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oleObject" Target="embeddings/Microsoft_Word_97_-_2003_Document1.doc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Microsoft_Word_97_-_2003_Document.doc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13682\Desktop\TNS_PP%202013\ECZR-PP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EGD - Prováděcí pokyn" ma:contentTypeID="0x010100C6356FD1C863D748B6F7ACE4BBC4C2EA0083268F2D8F744A1BADFB04D6D601AEA7001D0B907232946341B7BF839E2BACC31F010100761697BB58F0454DB1803D9655BFA1D6" ma:contentTypeVersion="84" ma:contentTypeDescription="" ma:contentTypeScope="" ma:versionID="1f8a2a7f48a728c57209b98985b37d33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dedca76a1d2427ea490fbe011cabb0c1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" ma:internalName="Schvalovatel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format="Dropdown" ma:internalName="eonrdPublisherOJ">
      <xsd:simpleType>
        <xsd:restriction base="dms:Choice">
          <xsd:enumeration value="Vyber OJ Vydavatele"/>
          <xsd:enumeration value="ECE - Business Controlling"/>
          <xsd:enumeration value="ECE - B2C Solutions"/>
          <xsd:enumeration value="ECE - Digital"/>
          <xsd:enumeration value="ECE - Energetická řešení a prodej"/>
          <xsd:enumeration value="ECE - Energy Infrastructure Solutions"/>
          <xsd:enumeration value="ECE - Financial Controlling"/>
          <xsd:enumeration value="ECE - Marketingová komunikace"/>
          <xsd:enumeration value="ECE - Market &amp; Customer Excellence"/>
          <xsd:enumeration value="ECE - Nákup energie"/>
          <xsd:enumeration value="ECE - Prodej Retail"/>
          <xsd:enumeration value="ECE - Strategie &amp; Inovace"/>
          <xsd:enumeration value="ECZR - Business Administration (BA)"/>
          <xsd:enumeration value="ECZR - BA - Digitalizace s správa dokumentů"/>
          <xsd:enumeration value="ECZR - BA - Doprava"/>
          <xsd:enumeration value="ECZR - BA - Facility služby"/>
          <xsd:enumeration value="ECZR - BA - Správa nemovitostí"/>
          <xsd:enumeration value="ECZR - Business IT (BI)"/>
          <xsd:enumeration value="ECZR - BI - Business Intelligence Delivery"/>
          <xsd:enumeration value="ECZR - BI - CIO Office"/>
          <xsd:enumeration value="ECZR - BI - Common Platforms Delivery"/>
          <xsd:enumeration value="ECZR - BI - Customer Solutions Delivery"/>
          <xsd:enumeration value="ECZR - BI - Energy Network Delivery"/>
          <xsd:enumeration value="ECZR - BI - IT Operations"/>
          <xsd:enumeration value="ECZR - Controlling, finance, účetnictví (CFÚ)"/>
          <xsd:enumeration value="ECZR - CFÚ - Controllingové systémy"/>
          <xsd:enumeration value="ECZR - CFÚ - Finance"/>
          <xsd:enumeration value="ECZR - CFÚ - Koncernové účetnictví"/>
          <xsd:enumeration value="ECZR - CFÚ - Servisní středisko účetnictví"/>
          <xsd:enumeration value="ECZR - Daně"/>
          <xsd:enumeration value="ECZR - Energy Markets Hub"/>
          <xsd:enumeration value="ECZR - Group Services"/>
          <xsd:enumeration value="ECZR - Human Resources (HR)"/>
          <xsd:enumeration value="ECZR - HR - BOZP a management zdraví"/>
          <xsd:enumeration value="ECZR - HR - Employer Branding &amp; Recruitment"/>
          <xsd:enumeration value="ECZR - HR - HR Servisní středisko"/>
          <xsd:enumeration value="ECZR - HR - Vzdělávání a rozvoj"/>
          <xsd:enumeration value="ECZR - Interní audit"/>
          <xsd:enumeration value="ECZR - Koncernová komunikace"/>
          <xsd:enumeration value="ECZR - Management pohledávek"/>
          <xsd:enumeration value="ECZR - Ochrana dat a informační bezpečnost"/>
          <xsd:enumeration value="ECZR - Právní"/>
          <xsd:enumeration value="ECZR - Řízení rizik"/>
          <xsd:enumeration value="ECZR - Středisko služeb zákazníků (SSZ)"/>
          <xsd:enumeration value="ECZR - SSZ - Billing Center"/>
          <xsd:enumeration value="ECZR - SSZ - Network Center"/>
          <xsd:enumeration value="ECZR - SSZ - B2B Center"/>
          <xsd:enumeration value="ECZR - SSZ - Akviziční centrum"/>
          <xsd:enumeration value="ECZR - SSZ - Retail Center"/>
          <xsd:enumeration value="EGD - Controlling a regulace"/>
          <xsd:enumeration value="EGD - Dispečerské řízení sítí (DŘS)"/>
          <xsd:enumeration value="EGD - DŘS - Centrální dispečink 110 kV"/>
          <xsd:enumeration value="EGD - DŘS - Dispečink 22 kV Brno"/>
          <xsd:enumeration value="EGD - DŘS - Dispečink 22 kV a plynu České Budějovice"/>
          <xsd:enumeration value="EGD - Informační a komunikační systémy distribuce (IKSD)"/>
          <xsd:enumeration value="EGD - IKSD - Bezpečnost distribučních systémů"/>
          <xsd:enumeration value="EGD - IKSD - Rozvoj distribučních systémů a digitalizace"/>
          <xsd:enumeration value="EGD - IKSD - Řízení a provoz distribučních systémů"/>
          <xsd:enumeration value="EGD - IKSD - Správa a provoz infrastrukutry"/>
          <xsd:enumeration value="EGD - Logistika a materiálové hospodářství (LMH)"/>
          <xsd:enumeration value="EGD - LMH - Nákup Energy networks"/>
          <xsd:enumeration value="EGD - LMH - Nákup Indirect &amp; Customer Solutions"/>
          <xsd:enumeration value="EGD - LMH - Skladové hospodářství"/>
          <xsd:enumeration value="EGD - Management investic (MI)"/>
          <xsd:enumeration value="EGD - MI - Investice"/>
          <xsd:enumeration value="EGD - MI - Veřejné zakázky"/>
          <xsd:enumeration value="EGD - Management sítí a strategické projekty (MS-SP)"/>
          <xsd:enumeration value="EGD - MS-SP - GIS a dokumentace sítě"/>
          <xsd:enumeration value="EGD - MS-SP - Rozvoj a příprava investic"/>
          <xsd:enumeration value="EGD - MS-SP - Síťový Management"/>
          <xsd:enumeration value="EGD - MS-SP - Strategické projekty"/>
          <xsd:enumeration value="EGD - Řízení služeb DS (ŘS-DS)"/>
          <xsd:enumeration value="EGD - ŘS-DS - Služby DS a pravidla trhu"/>
          <xsd:enumeration value="EGD - ŘS-DS - Správa dat měření"/>
          <xsd:enumeration value="EGD - ŘS-DS - Správa TPM"/>
          <xsd:enumeration value="EGD - Správa a provoz sítě VN, NN a ZP (SPS-VN)"/>
          <xsd:enumeration value="EGD - SPS-VN - Měření"/>
          <xsd:enumeration value="EGD - SPS-VN - Provoz sítě VN a NN"/>
          <xsd:enumeration value="EGD - SPS-VN - Správa a provoz ZP"/>
          <xsd:enumeration value="EGD - SPS-VN - Správa sítě VN a NN"/>
          <xsd:enumeration value="EGD - Správa a provoz sítě VVN a DŘS (SPS-VVN)"/>
          <xsd:enumeration value="EGD - SPS-VVN - Provoz sítě VVN"/>
          <xsd:enumeration value="EGD - SPS-VVN - Správa a provoz DŘS"/>
          <xsd:enumeration value="EGD - SPS-VVN - Správa sítě VVN"/>
          <xsd:enumeration value="EGD - Správní a centrální činnosti distribuce (SCČD)"/>
          <xsd:enumeration value="EGD - SCČD - Energetická kontrola"/>
          <xsd:enumeration value="EGD - SCČD - Oblastní management"/>
          <xsd:enumeration value="EGD - SCČD - Supervize distribuce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>
      <xsd:simpleType>
        <xsd:restriction base="dms:Choice">
          <xsd:enumeration value="SM"/>
          <xsd:enumeration value="PN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>
      <xsd:simpleType>
        <xsd:restriction base="dms:Choice">
          <xsd:enumeration value="ECZR"/>
          <xsd:enumeration value="ECE"/>
          <xsd:enumeration value="EGD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default="Proces není definován" ma:internalName="eonrdRelatedProcesses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RelatedProcesses xmlns="5137be90-9cf5-4012-8959-e042a16fc572">
      <Value>DI_P_Provoz sítě VN a NN</Value>
      <Value>DI_P_Provoz sítě VVN</Value>
      <Value>DI_P_Síťový management</Value>
      <Value>DI_P_Správa sítě VN a NN</Value>
      <Value>DI_P_Správa sítě VVN</Value>
    </eonrdRelatedProcesses>
    <Archived xmlns="http://schemas.microsoft.com/sharepoint/v3">false</Archived>
    <Schvalovatele xmlns="http://schemas.microsoft.com/sharepoint/v3">;#False;#False;#6876;#Kouba, Daniel;#</Schvalovatele>
    <eonrdTypeIRD xmlns="5137be90-9cf5-4012-8959-e042a16fc572">PP</eonrdTypeIRD>
    <Rozdelovnik xmlns="http://schemas.microsoft.com/sharepoint/v3">;#False;#6635;#Hynšt, Petr;#6935;#Mikuláš, Ladislav;#967;#Talavašek, Petr;#553;#Dadák, Zdeněk;#971;#Petrášek, Václav;#10872;#OJ_10001987;#10874;#OJ_10001989;#10851;#OJ_10001964;#10855;#OJ_10001969;#10867;#OJ_10001982;#10865;#OJ_10001980;#10866;#OJ_10001981;#10853;#OJ_10001967;#10857;#OJ_10001971;#10858;#OJ_10001972;#11581;#OJ_10001975;#10860;#OJ_10001974;#10859;#OJ_10001973;#10854;#OJ_10001968;#10862;#OJ_10001977;#10864;#OJ_10001979;#10861;#OJ_10001976;#10863;#OJ_10001978;#10856;#OJ_10001970;#10868;#OJ_10001983;#10869;#OJ_10001984;#11418;#OJ_10002200;#10881;#OJ_10001996;#10885;#OJ_10002000;#10884;#OJ_10001999;#10904;#OJ_10002022;#10934;#OJ_10002054;#10963;#OJ_10002084;#10962;#OJ_10002083;#10933;#OJ_10002052;#10958;#OJ_10002078;#10946;#OJ_10002066;#10959;#OJ_10002079;#10947;#OJ_10002067;#10967;#OJ_10002088;#10966;#OJ_10002087;#10964;#OJ_10002085;#10965;#OJ_10002086;#10954;#OJ_10002074;#10990;#OJ_10002111;#10991;#OJ_10002112;#10992;#OJ_10002113;#10993;#OJ_10002114;#10948;#OJ_10002068;#10968;#OJ_10002089;#10969;#OJ_10002090;#10970;#OJ_10002091;#10971;#OJ_10002092;#10955;#OJ_10002075;#10994;#OJ_10002115;#10995;#OJ_10002116;#10996;#OJ_10002117;#10997;#OJ_10002118;#10949;#OJ_10002069;#10972;#OJ_10002093;#10973;#OJ_10002094;#10974;#OJ_10002095;#10950;#OJ_10002070;#10977;#OJ_10002098;#10975;#OJ_10002096;#10976;#OJ_10002097;#10951;#OJ_10002071;#10978;#OJ_10002099;#10979;#OJ_10002100;#10980;#OJ_10002101;#10981;#OJ_10002102;#10982;#OJ_10002103;#10956;#OJ_10002076;#10998;#OJ_10002119;#10999;#OJ_10002120;#11000;#OJ_10002121;#11001;#OJ_10002122;#10952;#OJ_10002072;#10983;#OJ_10002104;#10984;#OJ_10002105;#10985;#OJ_10002106;#10986;#OJ_10002107;#10957;#OJ_10002077;#11002;#OJ_10002123;#11003;#OJ_10002124;#10953;#OJ_10002073;#10987;#OJ_10002108;#10988;#OJ_10002109;#10989;#OJ_10002110;#10960;#OJ_10002080;#11004;#OJ_10002125;#11005;#OJ_10002126;#11137;#OJ_10002053;#11006;#OJ_10002128;#11014;#OJ_10002136;#11008;#OJ_10002130;#11007;#OJ_10002129;#11009;#OJ_10002131;#11010;#OJ_10002132;#11013;#OJ_10002135;#11011;#OJ_10002133;#11012;#OJ_10002134;#10961;#OJ_10002081;#10932;#OJ_10002051;#10935;#OJ_10002055;#10942;#OJ_10002062;#10936;#OJ_10002056;#10943;#OJ_10002063;#10937;#OJ_10002057;#10938;#OJ_10002058;#10939;#OJ_10002059;#10944;#OJ_10002064;#10940;#OJ_10002060;#10945;#OJ_10002065;#10941;#OJ_10002061;#11136;#OJ_10002021;#10912;#OJ_10002031;#10926;#OJ_10002045;#10917;#OJ_10002036;#10919;#OJ_10002038;#10918;#OJ_10002037;#10920;#OJ_10002039;#10921;#OJ_10002040;#10922;#OJ_10002041;#10923;#OJ_10002042;#10927;#OJ_10002046;#10925;#OJ_10002044;#10924;#OJ_10002043;#10913;#OJ_10002032;#10928;#OJ_10002047;#10929;#OJ_10002048;#10930;#OJ_10002049;#10931;#OJ_10002050;#10911;#OJ_10002030;#10914;#OJ_10002033;#10916;#OJ_10002035;#10915;#OJ_10002034;#</Rozdelovnik>
    <CDRevising xmlns="5137be90-9cf5-4012-8959-e042a16fc572">;#False;#7104;#Volek, Jan;#</CDRevising>
    <eonrdISO xmlns="5137be90-9cf5-4012-8959-e042a16fc572">
      <Value>HSMS(BOZP)</Value>
    </eonrdISO>
    <eonrdPublisherCompany xmlns="5137be90-9cf5-4012-8959-e042a16fc572">ECD</eonrdPublisherCompany>
    <DocumentLink xmlns="http://schemas.microsoft.com/sharepoint/v3" xsi:nil="true"/>
    <RDAttachments xmlns="http://schemas.microsoft.com/sharepoint/v3" xsi:nil="true"/>
    <Detail xmlns="http://schemas.microsoft.com/sharepoint/v3" xsi:nil="true"/>
    <CDLinkToEffectiveDocument xmlns="http://schemas.microsoft.com/sharepoint/v3" xsi:nil="true"/>
    <eonrdEditor xmlns="01b360e9-78c7-4746-9457-a3de3b1a75f8">
      <UserInfo>
        <DisplayName>Rynda, Jaroslav</DisplayName>
        <AccountId>985</AccountId>
        <AccountType/>
      </UserInfo>
    </eonrdEditor>
    <eonrdIRDLabel xmlns="01b360e9-78c7-4746-9457-a3de3b1a75f8">ECD-PP-340</eonrdIRDLabel>
    <oenrdRevisionNumber xmlns="01b360e9-78c7-4746-9457-a3de3b1a75f8">0</oenrdRevisionNumber>
    <eonrdSLA xmlns="01b360e9-78c7-4746-9457-a3de3b1a75f8" xsi:nil="true"/>
    <eonrdPublishedByGP xmlns="01b360e9-78c7-4746-9457-a3de3b1a75f8" xsi:nil="true"/>
    <CDValidTo xmlns="01b360e9-78c7-4746-9457-a3de3b1a75f8" xsi:nil="true"/>
    <CDEffectiveFrom xmlns="01b360e9-78c7-4746-9457-a3de3b1a75f8">2019-10-31T23:00:00+00:00</CDEffectiveFrom>
    <eonrdPublisherOJ xmlns="01b360e9-78c7-4746-9457-a3de3b1a75f8">ECD - Management sítí a strategické projekty</eonrdPublisherOJ>
    <eonrdSendToL1Managers xmlns="01b360e9-78c7-4746-9457-a3de3b1a75f8">false</eonrdSendToL1Managers>
    <CDValidFrom xmlns="01b360e9-78c7-4746-9457-a3de3b1a75f8">2019-09-30T22:00:00+00:00</CDValidFrom>
    <CDRevisingDisplay xmlns="01b360e9-78c7-4746-9457-a3de3b1a75f8">Volek, Jan (u-dom1\J24243 )</CDRevisingDisplay>
    <eonrdSensitiveDocument xmlns="01b360e9-78c7-4746-9457-a3de3b1a75f8">false</eonrdSensitiveDocument>
    <AutoAppriseVersion xmlns="01b360e9-78c7-4746-9457-a3de3b1a75f8" xsi:nil="true"/>
    <CDDocumentName xmlns="$ListId:CD;">ECD-PP-340</CDDocumentName>
    <CDCreatedBy xmlns="$ListId:CD;">Rynda, Jaroslav (u-dom1\j13682)</CDCreatedBy>
    <CDModified xmlns="$ListId:CD;">2019-11-21T09:53:05+00:00</CDModified>
    <eonrdRelatedProcessesDisplay xmlns="01b360e9-78c7-4746-9457-a3de3b1a75f8">DI_P_Provoz sítě VN a NN, DI_P_Provoz sítě VVN, DI_P_Síťový management, DI_P_Správa sítě VN a NN, DI_P_Správa sítě VVN</eonrdRelatedProcessesDisplay>
    <CDVersion xmlns="$ListId:CD;">1.0</CDVersion>
    <CDModifiedBy xmlns="$ListId:CD;">Konečný, Radim (u-dom1\r21338)</CDModifiedBy>
    <CDCreated xmlns="$ListId:CD;">2019-10-15T06:41:01+00:00</CDCreated>
    <CDApprovalStatus xmlns="$ListId:CD;">Schváleno</CDApprovalStatus>
    <IRDElaborationStatus xmlns="01b360e9-78c7-4746-9457-a3de3b1a75f8">Dokument je schválený</IRDElaborationStatus>
    <CDDistributionList xmlns="$ListId:CD;">Hynšt, Petr (u-dom1\p23964), Mikuláš, Ladislav (u-dom1\l4493), Talavašek, Petr (u-dom1\p6536), Dadák, Zdeněk (u-dom1\z0377), Petrášek, Václav (u-dom1\v1692), OJ_10001987, OJ_10001989, OJ_10001964, OJ_10001969, OJ_10001982, OJ_10001980, OJ_10001981, OJ_10001967, OJ_10001971, OJ_10001972, OJ_10001975, OJ_10001974, OJ_10001973, OJ_10001968, OJ_10001977, OJ_10001979, OJ_10001976, OJ_10001978, OJ_10001970, OJ_10001983, OJ_10001984, OJ_10002200, OJ_10001996, OJ_10002000, OJ_10001999, OJ_10002022, OJ_10002054, OJ_10002084, OJ_10002083, OJ_10002052, OJ_10002078, OJ_10002066, OJ_10002079, OJ_10002067, OJ_10002088, OJ_10002087, OJ_10002085, OJ_10002086, OJ_10002074, OJ_10002111, OJ_10002112, OJ_10002113, OJ_10002114, OJ_10002068, OJ_10002089, OJ_10002090, OJ_10002091, OJ_10002092, OJ_10002075, OJ_10002115, OJ_10002116, OJ_10002117, OJ_10002118, OJ_10002069, OJ_10002093, OJ_10002094, OJ_10002095, OJ_10002070, OJ_10002098, OJ_10002096, OJ_10002097, OJ_10002071, OJ_10002099, OJ_10002100, OJ_10002101, OJ_10002102, OJ_10002103, OJ_10002076, OJ_10002119, OJ_10002120, OJ_10002121, OJ_10002122, OJ_10002072, OJ_10002104, OJ_10002105, OJ_10002106, OJ_10002107, OJ_10002077, OJ_10002123, OJ_10002124, OJ_10002073, OJ_10002108, OJ_10002109, OJ_10002110, OJ_10002080, OJ_10002125, OJ_10002126, OJ_10002053, OJ_10002128, OJ_10002136, OJ_10002130, OJ_10002129, OJ_10002131, OJ_10002132, OJ_10002135, OJ_10002133, OJ_10002134, OJ_10002081, OJ_10002051, OJ_10002055, OJ_10002062, OJ_10002056, OJ_10002063, OJ_10002057, OJ_10002058, OJ_10002059, OJ_10002064, OJ_10002060, OJ_10002065, OJ_10002061, OJ_10002021, OJ_10002031, OJ_10002045, OJ_10002036, OJ_10002038, OJ_10002037, OJ_10002039, OJ_10002040, OJ_10002041, OJ_10002042, OJ_10002046, OJ_10002044, OJ_10002043, OJ_10002032, OJ_10002047, OJ_10002048, OJ_10002049, OJ_10002050, OJ_10002030, OJ_10002033, OJ_10002035, OJ_10002034</CDDistributionList>
    <CDApproved xmlns="$ListId:CD;">2019-11-21T09:52:09+00:00</CDApproved>
    <CDApprovedBy xmlns="$ListId:CD;">Konečný, Radim (u-dom1\r21338), Bilko, Radek (u-dom1\r21776), Kouba, Daniel (u-dom1\d13723)</CDApprovedBy>
    <CDLastApprovedBy xmlns="$ListId:CD;">Kouba, Daniel (u-dom1\d13723)</CDLastApprovedBy>
    <CDValidToMajorVersion xmlns="01b360e9-78c7-4746-9457-a3de3b1a75f8" xsi:nil="true"/>
    <CDValidFromMajorVersion xmlns="01b360e9-78c7-4746-9457-a3de3b1a75f8">2019-09-30T22:00:00+00:00</CDValidFromMajorVersion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33BD2FA-BEE7-4389-9329-2A160BB676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2538741-0360-4E39-9BFB-45FF57A39503}">
  <ds:schemaRefs>
    <ds:schemaRef ds:uri="http://schemas.microsoft.com/office/2006/metadata/properties"/>
    <ds:schemaRef ds:uri="http://schemas.microsoft.com/office/infopath/2007/PartnerControls"/>
    <ds:schemaRef ds:uri="5137be90-9cf5-4012-8959-e042a16fc572"/>
    <ds:schemaRef ds:uri="dfa739a5-b464-4685-bb52-46300a6bd4d9"/>
    <ds:schemaRef ds:uri="http://schemas.microsoft.com/sharepoint/v3"/>
    <ds:schemaRef ds:uri="01b360e9-78c7-4746-9457-a3de3b1a75f8"/>
    <ds:schemaRef ds:uri="$ListId:CD;"/>
  </ds:schemaRefs>
</ds:datastoreItem>
</file>

<file path=customXml/itemProps3.xml><?xml version="1.0" encoding="utf-8"?>
<ds:datastoreItem xmlns:ds="http://schemas.openxmlformats.org/officeDocument/2006/customXml" ds:itemID="{D3248C29-F2F2-496B-9C89-4643DDAB27F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46EE61F-2B74-47F7-9FA0-1BA0D473CE9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ECZR-PP.dotx</Template>
  <TotalTime>1</TotalTime>
  <Pages>10</Pages>
  <Words>1083</Words>
  <Characters>8260</Characters>
  <Application>Microsoft Office Word</Application>
  <DocSecurity>0</DocSecurity>
  <Lines>68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Podmínky pro revizní činnost na elektrickém zařízení distribučních sítí - výchozí revize</vt:lpstr>
    </vt:vector>
  </TitlesOfParts>
  <Manager> </Manager>
  <Company> </Company>
  <LinksUpToDate>false</LinksUpToDate>
  <CharactersWithSpaces>9325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Podmínky pro revizní činnost na elektrickém zařízení distribučních sítí - výchozí revize</dc:title>
  <dc:subject/>
  <dc:creator>Jaroslav.Rynda@eon.cz</dc:creator>
  <cp:keywords/>
  <dc:description/>
  <cp:lastModifiedBy>Macháček, Stanislav</cp:lastModifiedBy>
  <cp:revision>2</cp:revision>
  <dcterms:created xsi:type="dcterms:W3CDTF">2022-11-07T10:53:00Z</dcterms:created>
  <dcterms:modified xsi:type="dcterms:W3CDTF">2022-11-07T10:53:00Z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0x010100C6356FD1C863D748B6F7ACE4BBC4C2EA0083268F2D8F744A1BADFB04D6D601AEA7001D0B907232946341B7BF839E2BACC31F010100761697BB58F0454DB1803D9655BFA1D6</vt:lpwstr>
  </property>
  <property fmtid="{D5CDD505-2E9C-101B-9397-08002B2CF9AE}" pid="3" name="FolderOrDocument">
    <vt:lpwstr>0</vt:lpwstr>
  </property>
  <property fmtid="{D5CDD505-2E9C-101B-9397-08002B2CF9AE}" pid="4" name="LinkMajorVersion">
    <vt:lpwstr>512</vt:lpwstr>
  </property>
  <property fmtid="{D5CDD505-2E9C-101B-9397-08002B2CF9AE}" pid="5" name="Draft">
    <vt:lpwstr>;#0;#</vt:lpwstr>
  </property>
</Properties>
</file>